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40806" w14:textId="77777777" w:rsidR="008629FA" w:rsidRPr="007012EF" w:rsidRDefault="008629FA" w:rsidP="00C305E3">
      <w:pPr>
        <w:ind w:firstLine="0"/>
        <w:rPr>
          <w:rFonts w:ascii="Times New Roman" w:hAnsi="Times New Roman"/>
        </w:rPr>
      </w:pPr>
    </w:p>
    <w:p w14:paraId="16140807" w14:textId="77777777" w:rsidR="00EF1254" w:rsidRPr="007012EF" w:rsidRDefault="00EF1254" w:rsidP="007012EF">
      <w:pPr>
        <w:ind w:left="4820" w:firstLine="0"/>
        <w:rPr>
          <w:rFonts w:ascii="Times New Roman" w:hAnsi="Times New Roman"/>
        </w:rPr>
      </w:pPr>
    </w:p>
    <w:p w14:paraId="16140808" w14:textId="77777777" w:rsidR="00EF1254" w:rsidRPr="007012EF" w:rsidRDefault="00EF1254" w:rsidP="007012EF">
      <w:pPr>
        <w:ind w:left="4820" w:firstLine="0"/>
        <w:jc w:val="center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УТВЕРЖДЕН</w:t>
      </w:r>
    </w:p>
    <w:p w14:paraId="16140809" w14:textId="77777777" w:rsidR="00EF1254" w:rsidRPr="007012EF" w:rsidRDefault="00EF1254" w:rsidP="007012EF">
      <w:pPr>
        <w:ind w:left="4820" w:firstLine="0"/>
        <w:jc w:val="center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постановлением мэра</w:t>
      </w:r>
    </w:p>
    <w:p w14:paraId="1614080A" w14:textId="77777777" w:rsidR="00EF1254" w:rsidRPr="007012EF" w:rsidRDefault="00EF1254" w:rsidP="007012EF">
      <w:pPr>
        <w:ind w:left="4820" w:firstLine="0"/>
        <w:jc w:val="center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614080B" w14:textId="14273FC8" w:rsidR="00EF1254" w:rsidRPr="007012EF" w:rsidRDefault="0032786B" w:rsidP="007012EF">
      <w:pPr>
        <w:ind w:left="4820" w:firstLine="0"/>
        <w:jc w:val="center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 xml:space="preserve">Ногликский муниципальный округ </w:t>
      </w:r>
      <w:r w:rsidR="007012EF" w:rsidRPr="007012EF">
        <w:rPr>
          <w:rFonts w:ascii="Times New Roman" w:hAnsi="Times New Roman"/>
          <w:sz w:val="28"/>
          <w:szCs w:val="28"/>
        </w:rPr>
        <w:t>С</w:t>
      </w:r>
      <w:r w:rsidRPr="007012EF">
        <w:rPr>
          <w:rFonts w:ascii="Times New Roman" w:hAnsi="Times New Roman"/>
          <w:sz w:val="28"/>
          <w:szCs w:val="28"/>
        </w:rPr>
        <w:t>ахалинской области</w:t>
      </w:r>
    </w:p>
    <w:p w14:paraId="1614080C" w14:textId="2D1E484E" w:rsidR="00EF1254" w:rsidRPr="007012EF" w:rsidRDefault="00EF1254" w:rsidP="007012EF">
      <w:pPr>
        <w:ind w:left="4820" w:right="-46" w:firstLine="0"/>
        <w:jc w:val="center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-674193854"/>
          <w:placeholder>
            <w:docPart w:val="AA89389606E44628B25BBD71C3E13EB0"/>
          </w:placeholder>
        </w:sdtPr>
        <w:sdtEndPr/>
        <w:sdtContent>
          <w:r w:rsidR="008C085A">
            <w:rPr>
              <w:rFonts w:ascii="Times New Roman" w:hAnsi="Times New Roman"/>
              <w:sz w:val="28"/>
              <w:szCs w:val="28"/>
            </w:rPr>
            <w:t>23 июня 2026 года</w:t>
          </w:r>
        </w:sdtContent>
      </w:sdt>
      <w:r w:rsidRPr="007012EF">
        <w:rPr>
          <w:rFonts w:ascii="Times New Roman" w:hAnsi="Times New Roman"/>
          <w:sz w:val="28"/>
          <w:szCs w:val="28"/>
        </w:rPr>
        <w:t xml:space="preserve"> </w:t>
      </w:r>
      <w:r w:rsidR="00450F06" w:rsidRPr="007012EF">
        <w:rPr>
          <w:rFonts w:ascii="Times New Roman" w:hAnsi="Times New Roman"/>
          <w:sz w:val="28"/>
          <w:szCs w:val="28"/>
        </w:rPr>
        <w:t>№</w:t>
      </w:r>
      <w:r w:rsidR="008C085A">
        <w:rPr>
          <w:rFonts w:ascii="Times New Roman" w:hAnsi="Times New Roman"/>
          <w:sz w:val="28"/>
          <w:szCs w:val="28"/>
        </w:rPr>
        <w:t xml:space="preserve"> 123</w:t>
      </w:r>
    </w:p>
    <w:p w14:paraId="1614080D" w14:textId="77777777" w:rsidR="00EF1254" w:rsidRPr="007012EF" w:rsidRDefault="00EF1254" w:rsidP="00EF1254">
      <w:pPr>
        <w:jc w:val="center"/>
        <w:rPr>
          <w:rFonts w:ascii="Times New Roman" w:hAnsi="Times New Roman"/>
          <w:sz w:val="28"/>
          <w:szCs w:val="28"/>
        </w:rPr>
      </w:pPr>
    </w:p>
    <w:p w14:paraId="1614080E" w14:textId="77777777" w:rsidR="00EF1254" w:rsidRPr="007012EF" w:rsidRDefault="00EF1254" w:rsidP="00EF1254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14:paraId="1614080F" w14:textId="77777777" w:rsidR="00EF1254" w:rsidRPr="007012EF" w:rsidRDefault="00EF1254" w:rsidP="00EF1254">
      <w:pPr>
        <w:widowControl w:val="0"/>
        <w:shd w:val="clear" w:color="auto" w:fill="FFFFFF"/>
        <w:suppressAutoHyphens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АДМИНИСТРАТИВНЫЙ РЕГЛАМЕНТ</w:t>
      </w:r>
    </w:p>
    <w:p w14:paraId="16140811" w14:textId="1758B131" w:rsidR="00EF1254" w:rsidRPr="007012EF" w:rsidRDefault="00EF1254" w:rsidP="00845273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="00845273" w:rsidRPr="007012EF">
        <w:rPr>
          <w:rFonts w:ascii="Times New Roman" w:hAnsi="Times New Roman"/>
          <w:sz w:val="28"/>
          <w:szCs w:val="28"/>
        </w:rPr>
        <w:t>«Выдача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</w:p>
    <w:p w14:paraId="40926697" w14:textId="77777777" w:rsidR="00845273" w:rsidRPr="007012EF" w:rsidRDefault="00845273" w:rsidP="00845273">
      <w:pPr>
        <w:suppressAutoHyphens/>
        <w:jc w:val="center"/>
        <w:rPr>
          <w:rFonts w:ascii="Times New Roman" w:hAnsi="Times New Roman"/>
          <w:sz w:val="28"/>
          <w:szCs w:val="28"/>
        </w:rPr>
      </w:pPr>
    </w:p>
    <w:p w14:paraId="7CC55540" w14:textId="2B20EBF6" w:rsidR="00DC3FAD" w:rsidRPr="007012EF" w:rsidRDefault="00DC3FAD" w:rsidP="00DC3FAD">
      <w:pPr>
        <w:widowControl w:val="0"/>
        <w:autoSpaceDE w:val="0"/>
        <w:autoSpaceDN w:val="0"/>
        <w:adjustRightInd w:val="0"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  <w:lang w:val="en-US"/>
        </w:rPr>
        <w:t>I</w:t>
      </w:r>
      <w:r w:rsidRPr="007012EF">
        <w:rPr>
          <w:rFonts w:ascii="Times New Roman" w:hAnsi="Times New Roman"/>
          <w:sz w:val="28"/>
          <w:szCs w:val="28"/>
        </w:rPr>
        <w:t>. ОБЩИЕ ПОЛОЖЕНИЯ</w:t>
      </w:r>
    </w:p>
    <w:p w14:paraId="39646A97" w14:textId="77777777" w:rsidR="00DC3FAD" w:rsidRPr="007012EF" w:rsidRDefault="00DC3FAD" w:rsidP="00DC3FAD">
      <w:pPr>
        <w:widowControl w:val="0"/>
        <w:autoSpaceDE w:val="0"/>
        <w:autoSpaceDN w:val="0"/>
        <w:adjustRightInd w:val="0"/>
        <w:ind w:left="900" w:firstLine="0"/>
        <w:contextualSpacing/>
        <w:jc w:val="left"/>
        <w:rPr>
          <w:rFonts w:ascii="Times New Roman" w:hAnsi="Times New Roman"/>
          <w:sz w:val="28"/>
          <w:szCs w:val="28"/>
        </w:rPr>
      </w:pPr>
      <w:bookmarkStart w:id="0" w:name="Par43"/>
      <w:bookmarkEnd w:id="0"/>
    </w:p>
    <w:p w14:paraId="69AD12D3" w14:textId="56C1F6C4" w:rsidR="00837A21" w:rsidRPr="007012EF" w:rsidRDefault="00DC3FAD" w:rsidP="00477D50">
      <w:pPr>
        <w:widowControl w:val="0"/>
        <w:autoSpaceDE w:val="0"/>
        <w:autoSpaceDN w:val="0"/>
        <w:adjustRightInd w:val="0"/>
        <w:ind w:left="900"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 xml:space="preserve">Предмет регулирования </w:t>
      </w:r>
      <w:r w:rsidR="00843CAA" w:rsidRPr="007012EF">
        <w:rPr>
          <w:rFonts w:ascii="Times New Roman" w:hAnsi="Times New Roman"/>
          <w:sz w:val="28"/>
          <w:szCs w:val="28"/>
        </w:rPr>
        <w:t>А</w:t>
      </w:r>
      <w:r w:rsidRPr="007012EF">
        <w:rPr>
          <w:rFonts w:ascii="Times New Roman" w:hAnsi="Times New Roman"/>
          <w:sz w:val="28"/>
          <w:szCs w:val="28"/>
        </w:rPr>
        <w:t>дминистративного регламента</w:t>
      </w:r>
    </w:p>
    <w:p w14:paraId="706DAEC1" w14:textId="77777777" w:rsidR="00845273" w:rsidRPr="007012EF" w:rsidRDefault="00845273" w:rsidP="007012EF">
      <w:pPr>
        <w:suppressAutoHyphens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7012EF">
        <w:rPr>
          <w:rFonts w:ascii="Times New Roman" w:eastAsia="Calibri" w:hAnsi="Times New Roman"/>
          <w:sz w:val="28"/>
          <w:szCs w:val="28"/>
          <w:lang w:eastAsia="en-US"/>
        </w:rPr>
        <w:t>1. Настоящий Административный регламент устанавливает порядок и стандарт предоставления муниципальной услуги «Выдача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сервитута» (далее – муниципальная услуга).</w:t>
      </w:r>
    </w:p>
    <w:p w14:paraId="3AD62517" w14:textId="457C2643" w:rsidR="00845273" w:rsidRPr="007012EF" w:rsidRDefault="00845273" w:rsidP="007012E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bookmarkStart w:id="1" w:name="sub_1002"/>
      <w:r w:rsidRPr="007012EF">
        <w:rPr>
          <w:rFonts w:ascii="Times New Roman" w:hAnsi="Times New Roman"/>
          <w:sz w:val="28"/>
          <w:szCs w:val="28"/>
        </w:rPr>
        <w:t>2. Предметом регулирования настоящего регламента являются отношения, возникающие в связи с предоставлением муниципальной услуги.</w:t>
      </w:r>
    </w:p>
    <w:p w14:paraId="4459AA50" w14:textId="4969E7A2" w:rsidR="00845273" w:rsidRPr="007012EF" w:rsidRDefault="00845273" w:rsidP="007012E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3. Перечень условных обозначений и сокращений, применяемых в Административном регламенте, содержатся в приложении № 1 к настоящему Административному регламенту.</w:t>
      </w:r>
      <w:bookmarkEnd w:id="1"/>
    </w:p>
    <w:p w14:paraId="622D18C4" w14:textId="77777777" w:rsidR="00837A21" w:rsidRPr="007012EF" w:rsidRDefault="00837A21" w:rsidP="00837A21">
      <w:pPr>
        <w:pStyle w:val="ConsPlusNormal"/>
        <w:ind w:left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F026752" w14:textId="1B67D58E" w:rsidR="00837A21" w:rsidRPr="007012EF" w:rsidRDefault="00DC3FAD" w:rsidP="00477D50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Круг заявителей</w:t>
      </w:r>
    </w:p>
    <w:p w14:paraId="09CDC5AD" w14:textId="73AC67E5" w:rsidR="00845273" w:rsidRPr="007012EF" w:rsidRDefault="008C085A" w:rsidP="0084527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845273" w:rsidRPr="007012EF">
        <w:rPr>
          <w:rFonts w:ascii="Times New Roman" w:hAnsi="Times New Roman"/>
          <w:sz w:val="28"/>
          <w:szCs w:val="28"/>
        </w:rPr>
        <w:t xml:space="preserve">Заявителями на </w:t>
      </w:r>
      <w:bookmarkStart w:id="2" w:name="_GoBack"/>
      <w:bookmarkEnd w:id="2"/>
      <w:r w:rsidR="00845273" w:rsidRPr="007012EF">
        <w:rPr>
          <w:rFonts w:ascii="Times New Roman" w:hAnsi="Times New Roman"/>
          <w:sz w:val="28"/>
          <w:szCs w:val="28"/>
        </w:rPr>
        <w:t xml:space="preserve">получение муниципальной услуги являются физические лица, индивидуальные предприниматели и юридические лица (далее – </w:t>
      </w:r>
      <w:r w:rsidR="00A30538" w:rsidRPr="007012EF">
        <w:rPr>
          <w:rFonts w:ascii="Times New Roman" w:hAnsi="Times New Roman"/>
          <w:sz w:val="28"/>
          <w:szCs w:val="28"/>
        </w:rPr>
        <w:t>з</w:t>
      </w:r>
      <w:r w:rsidR="00845273" w:rsidRPr="007012EF">
        <w:rPr>
          <w:rFonts w:ascii="Times New Roman" w:hAnsi="Times New Roman"/>
          <w:sz w:val="28"/>
          <w:szCs w:val="28"/>
        </w:rPr>
        <w:t>аявитель).</w:t>
      </w:r>
    </w:p>
    <w:p w14:paraId="70A46F99" w14:textId="63833219" w:rsidR="009B4720" w:rsidRPr="007012EF" w:rsidRDefault="00845273" w:rsidP="00A30538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 xml:space="preserve">5. </w:t>
      </w:r>
      <w:r w:rsidR="00A30538" w:rsidRPr="007012EF">
        <w:rPr>
          <w:rFonts w:ascii="Times New Roman" w:hAnsi="Times New Roman"/>
          <w:sz w:val="28"/>
          <w:szCs w:val="28"/>
        </w:rPr>
        <w:t>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обладают их доверенные лица. (далее – представитель заявителя).</w:t>
      </w:r>
    </w:p>
    <w:p w14:paraId="36E3D92B" w14:textId="77777777" w:rsidR="00A30538" w:rsidRPr="007012EF" w:rsidRDefault="00A30538" w:rsidP="00DC3FAD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32543A16" w14:textId="1E392C65" w:rsidR="00DC3FAD" w:rsidRPr="007012EF" w:rsidRDefault="00DC3FAD" w:rsidP="00477D5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 xml:space="preserve"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 w:rsidRPr="007012EF">
        <w:rPr>
          <w:rFonts w:ascii="Times New Roman" w:hAnsi="Times New Roman"/>
          <w:sz w:val="28"/>
          <w:szCs w:val="28"/>
        </w:rPr>
        <w:lastRenderedPageBreak/>
        <w:t>муниципальных услуг (функций</w:t>
      </w:r>
      <w:r w:rsidR="00A30538" w:rsidRPr="007012EF">
        <w:rPr>
          <w:rFonts w:ascii="Times New Roman" w:hAnsi="Times New Roman"/>
          <w:sz w:val="28"/>
          <w:szCs w:val="28"/>
        </w:rPr>
        <w:t>)»</w:t>
      </w:r>
    </w:p>
    <w:p w14:paraId="22094EE8" w14:textId="7B32D3DA" w:rsidR="00845273" w:rsidRPr="007012EF" w:rsidRDefault="007012EF" w:rsidP="007012EF">
      <w:pPr>
        <w:widowControl w:val="0"/>
        <w:suppressAutoHyphens/>
        <w:autoSpaceDE w:val="0"/>
        <w:autoSpaceDN w:val="0"/>
        <w:ind w:firstLine="709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6.</w:t>
      </w:r>
      <w:r w:rsidR="00845273" w:rsidRPr="007012EF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Муниципальная 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</w:t>
      </w:r>
      <w:bookmarkStart w:id="3" w:name="_Hlk216706259"/>
      <w:r w:rsidR="00845273" w:rsidRPr="007012EF">
        <w:rPr>
          <w:rFonts w:ascii="Times New Roman" w:eastAsia="Calibri" w:hAnsi="Times New Roman"/>
          <w:sz w:val="28"/>
          <w:szCs w:val="28"/>
          <w:lang w:eastAsia="en-US"/>
        </w:rPr>
        <w:t>(функций)</w:t>
      </w:r>
      <w:bookmarkEnd w:id="3"/>
      <w:r w:rsidR="00845273" w:rsidRPr="007012EF">
        <w:rPr>
          <w:rFonts w:ascii="Times New Roman" w:eastAsia="Calibri" w:hAnsi="Times New Roman"/>
          <w:sz w:val="28"/>
          <w:szCs w:val="28"/>
          <w:lang w:eastAsia="en-US"/>
        </w:rPr>
        <w:t>», на едином портале государственных и муниципальных услуг (функций) (далее соответственно - категории (признаки) заявителей, ЕПГУ).</w:t>
      </w:r>
    </w:p>
    <w:p w14:paraId="4AA1C469" w14:textId="77777777" w:rsidR="00DC3FAD" w:rsidRPr="007012EF" w:rsidRDefault="00DC3FAD" w:rsidP="00DC3FAD">
      <w:pPr>
        <w:pStyle w:val="31"/>
        <w:ind w:firstLine="540"/>
        <w:rPr>
          <w:sz w:val="28"/>
          <w:szCs w:val="28"/>
        </w:rPr>
      </w:pPr>
    </w:p>
    <w:p w14:paraId="16140870" w14:textId="738D34CC" w:rsidR="00EF1254" w:rsidRPr="007012EF" w:rsidRDefault="00EF1254" w:rsidP="00F729D7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28C68201" w14:textId="58835DC1" w:rsidR="00DC3FAD" w:rsidRPr="007012EF" w:rsidRDefault="00DC3FAD" w:rsidP="00DC3FAD">
      <w:pPr>
        <w:widowControl w:val="0"/>
        <w:tabs>
          <w:tab w:val="left" w:pos="1134"/>
        </w:tabs>
        <w:ind w:right="23" w:firstLine="0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7012EF">
        <w:rPr>
          <w:rFonts w:ascii="Times New Roman" w:hAnsi="Times New Roman"/>
          <w:bCs/>
          <w:color w:val="26282F"/>
          <w:sz w:val="28"/>
          <w:szCs w:val="28"/>
        </w:rPr>
        <w:t xml:space="preserve">II. </w:t>
      </w:r>
      <w:r w:rsidR="00843CAA" w:rsidRPr="007012EF">
        <w:rPr>
          <w:rFonts w:ascii="Times New Roman" w:hAnsi="Times New Roman"/>
          <w:bCs/>
          <w:color w:val="26282F"/>
          <w:sz w:val="28"/>
          <w:szCs w:val="28"/>
        </w:rPr>
        <w:t>СТАНДАРТ ПРЕДОСТАВЛЕНИЯ МУНИЦИПАЛЬНОЙ УСЛУГИ</w:t>
      </w:r>
    </w:p>
    <w:p w14:paraId="284AEA8A" w14:textId="1C653855" w:rsidR="00DC3FAD" w:rsidRPr="007012EF" w:rsidRDefault="00DC3FAD" w:rsidP="00A30538">
      <w:pPr>
        <w:ind w:right="140" w:firstLine="0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 xml:space="preserve"> </w:t>
      </w:r>
    </w:p>
    <w:p w14:paraId="16140875" w14:textId="24730949" w:rsidR="00EF1254" w:rsidRPr="007012EF" w:rsidRDefault="00DC3FAD" w:rsidP="00477D5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Наименование муниципальной услуги</w:t>
      </w:r>
      <w:bookmarkStart w:id="4" w:name="Par125"/>
      <w:bookmarkEnd w:id="4"/>
    </w:p>
    <w:p w14:paraId="324A570E" w14:textId="77777777" w:rsidR="00845273" w:rsidRPr="007012EF" w:rsidRDefault="00845273" w:rsidP="007012EF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7. 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сервитута.</w:t>
      </w:r>
    </w:p>
    <w:p w14:paraId="14DDA477" w14:textId="77777777" w:rsidR="00F729D7" w:rsidRPr="007012EF" w:rsidRDefault="00F729D7" w:rsidP="00EF2878">
      <w:pPr>
        <w:widowControl w:val="0"/>
        <w:autoSpaceDE w:val="0"/>
        <w:autoSpaceDN w:val="0"/>
        <w:jc w:val="center"/>
        <w:outlineLvl w:val="2"/>
        <w:rPr>
          <w:rFonts w:ascii="Times New Roman" w:hAnsi="Times New Roman"/>
          <w:sz w:val="28"/>
          <w:szCs w:val="28"/>
        </w:rPr>
      </w:pPr>
    </w:p>
    <w:p w14:paraId="1614087A" w14:textId="04106E80" w:rsidR="00EF1254" w:rsidRPr="007012EF" w:rsidRDefault="00DC3FAD" w:rsidP="00477D50">
      <w:pPr>
        <w:ind w:firstLine="540"/>
        <w:jc w:val="center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Наименование органа</w:t>
      </w:r>
      <w:r w:rsidR="00843CAA" w:rsidRPr="007012EF">
        <w:rPr>
          <w:rFonts w:ascii="Times New Roman" w:hAnsi="Times New Roman"/>
          <w:sz w:val="28"/>
          <w:szCs w:val="28"/>
        </w:rPr>
        <w:t>, предоставляющего муниципальную услугу</w:t>
      </w:r>
    </w:p>
    <w:p w14:paraId="27F5AAAE" w14:textId="6AC28134" w:rsidR="00DC3FAD" w:rsidRPr="007012EF" w:rsidRDefault="00845273" w:rsidP="007012EF">
      <w:pPr>
        <w:ind w:firstLine="709"/>
        <w:rPr>
          <w:rFonts w:ascii="Times New Roman" w:hAnsi="Times New Roman"/>
          <w:sz w:val="28"/>
          <w:szCs w:val="28"/>
          <w:lang w:eastAsia="en-US"/>
        </w:rPr>
      </w:pPr>
      <w:r w:rsidRPr="007012EF">
        <w:rPr>
          <w:rFonts w:ascii="Times New Roman" w:eastAsia="Calibri" w:hAnsi="Times New Roman"/>
          <w:sz w:val="28"/>
          <w:szCs w:val="28"/>
          <w:lang w:eastAsia="en-US"/>
        </w:rPr>
        <w:t>8</w:t>
      </w:r>
      <w:r w:rsidR="00DC3FAD" w:rsidRPr="007012EF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="00DC3FAD" w:rsidRPr="007012EF">
        <w:rPr>
          <w:rFonts w:ascii="Times New Roman" w:hAnsi="Times New Roman"/>
          <w:sz w:val="28"/>
          <w:szCs w:val="28"/>
        </w:rPr>
        <w:t>Муниципальная услуга предоставляется комитет</w:t>
      </w:r>
      <w:r w:rsidR="006940CB" w:rsidRPr="007012EF">
        <w:rPr>
          <w:rFonts w:ascii="Times New Roman" w:hAnsi="Times New Roman"/>
          <w:sz w:val="28"/>
          <w:szCs w:val="28"/>
        </w:rPr>
        <w:t>ом</w:t>
      </w:r>
      <w:r w:rsidR="00DC3FAD" w:rsidRPr="007012EF">
        <w:rPr>
          <w:rFonts w:ascii="Times New Roman" w:hAnsi="Times New Roman"/>
          <w:sz w:val="28"/>
          <w:szCs w:val="28"/>
        </w:rPr>
        <w:t xml:space="preserve"> по управлению муниципальным имуществом муниципального образования Ногликский муниципальный округ Сахалинской области</w:t>
      </w:r>
      <w:r w:rsidR="00DC3FAD" w:rsidRPr="007012E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DC3FAD" w:rsidRPr="007012EF">
        <w:rPr>
          <w:rFonts w:ascii="Times New Roman" w:hAnsi="Times New Roman"/>
          <w:sz w:val="28"/>
          <w:szCs w:val="28"/>
        </w:rPr>
        <w:t>(далее – Орган местного самоуправления</w:t>
      </w:r>
      <w:r w:rsidR="00DC3FAD" w:rsidRPr="007012EF">
        <w:rPr>
          <w:rFonts w:ascii="Times New Roman" w:hAnsi="Times New Roman"/>
          <w:noProof/>
          <w:sz w:val="28"/>
          <w:szCs w:val="28"/>
          <w:lang w:eastAsia="en-US"/>
        </w:rPr>
        <w:t>)</w:t>
      </w:r>
      <w:r w:rsidR="00DC3FAD" w:rsidRPr="007012EF">
        <w:rPr>
          <w:rFonts w:ascii="Times New Roman" w:hAnsi="Times New Roman"/>
          <w:sz w:val="28"/>
          <w:szCs w:val="28"/>
          <w:lang w:eastAsia="en-US"/>
        </w:rPr>
        <w:t>.</w:t>
      </w:r>
    </w:p>
    <w:p w14:paraId="66451A04" w14:textId="77777777" w:rsidR="005463B2" w:rsidRPr="007012EF" w:rsidRDefault="005463B2" w:rsidP="006940CB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14:paraId="7DFEAE84" w14:textId="4A484AF4" w:rsidR="006940CB" w:rsidRPr="007012EF" w:rsidRDefault="006940CB" w:rsidP="00477D5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Результат предоставления муниципальной услуги</w:t>
      </w:r>
    </w:p>
    <w:p w14:paraId="1787DC62" w14:textId="1020C320" w:rsidR="00845273" w:rsidRPr="007012EF" w:rsidRDefault="00CC333D" w:rsidP="007012EF">
      <w:pPr>
        <w:widowControl w:val="0"/>
        <w:suppressAutoHyphens/>
        <w:autoSpaceDE w:val="0"/>
        <w:autoSpaceDN w:val="0"/>
        <w:ind w:firstLine="709"/>
        <w:jc w:val="left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9</w:t>
      </w:r>
      <w:r w:rsidR="007012EF">
        <w:rPr>
          <w:rFonts w:ascii="Times New Roman" w:hAnsi="Times New Roman"/>
          <w:sz w:val="28"/>
          <w:szCs w:val="28"/>
        </w:rPr>
        <w:t>.</w:t>
      </w:r>
      <w:r w:rsidR="00845273" w:rsidRPr="007012EF">
        <w:rPr>
          <w:rFonts w:ascii="Times New Roman" w:hAnsi="Times New Roman"/>
          <w:sz w:val="28"/>
          <w:szCs w:val="28"/>
        </w:rPr>
        <w:t xml:space="preserve"> Результатом предоставления муниципальной услуги являются:</w:t>
      </w:r>
    </w:p>
    <w:p w14:paraId="716D512F" w14:textId="7B5A5FFA" w:rsidR="00845273" w:rsidRPr="007012EF" w:rsidRDefault="00845273" w:rsidP="007012EF">
      <w:pPr>
        <w:widowControl w:val="0"/>
        <w:suppressAutoHyphens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 xml:space="preserve">- </w:t>
      </w:r>
      <w:r w:rsidR="000E0146" w:rsidRPr="007012EF">
        <w:rPr>
          <w:rFonts w:ascii="Times New Roman" w:hAnsi="Times New Roman"/>
          <w:sz w:val="28"/>
          <w:szCs w:val="28"/>
        </w:rPr>
        <w:t xml:space="preserve">разрешение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 </w:t>
      </w:r>
      <w:r w:rsidRPr="007012EF">
        <w:rPr>
          <w:rFonts w:ascii="Times New Roman" w:hAnsi="Times New Roman"/>
          <w:sz w:val="28"/>
          <w:szCs w:val="28"/>
        </w:rPr>
        <w:t>(электронный документ, подписанный усиленной квалифицированной электронной подписью должностного лица уполномоченного органа, документ на бумажном носителе);</w:t>
      </w:r>
    </w:p>
    <w:p w14:paraId="09D061BA" w14:textId="1FD77C5D" w:rsidR="00845273" w:rsidRPr="007012EF" w:rsidRDefault="007012EF" w:rsidP="007012EF">
      <w:pPr>
        <w:widowControl w:val="0"/>
        <w:suppressAutoHyphens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45273" w:rsidRPr="007012EF">
        <w:rPr>
          <w:rFonts w:ascii="Times New Roman" w:hAnsi="Times New Roman"/>
          <w:sz w:val="28"/>
          <w:szCs w:val="28"/>
        </w:rPr>
        <w:t xml:space="preserve"> </w:t>
      </w:r>
      <w:r w:rsidR="000E0146" w:rsidRPr="007012EF">
        <w:rPr>
          <w:rFonts w:ascii="Times New Roman" w:hAnsi="Times New Roman"/>
          <w:sz w:val="28"/>
          <w:szCs w:val="28"/>
        </w:rPr>
        <w:t xml:space="preserve">решение об </w:t>
      </w:r>
      <w:r w:rsidR="00845273" w:rsidRPr="007012EF">
        <w:rPr>
          <w:rFonts w:ascii="Times New Roman" w:hAnsi="Times New Roman"/>
          <w:sz w:val="28"/>
          <w:szCs w:val="28"/>
        </w:rPr>
        <w:t>отказ</w:t>
      </w:r>
      <w:r w:rsidR="000E0146" w:rsidRPr="007012EF">
        <w:rPr>
          <w:rFonts w:ascii="Times New Roman" w:hAnsi="Times New Roman"/>
          <w:sz w:val="28"/>
          <w:szCs w:val="28"/>
        </w:rPr>
        <w:t>е</w:t>
      </w:r>
      <w:r w:rsidR="00845273" w:rsidRPr="007012EF">
        <w:rPr>
          <w:rFonts w:ascii="Times New Roman" w:hAnsi="Times New Roman"/>
          <w:sz w:val="28"/>
          <w:szCs w:val="28"/>
        </w:rPr>
        <w:t xml:space="preserve"> в выдаче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 (электронный документ, подписанный усиленной квалифицированной электронной подписью должностного лица уполномоченного органа, документ на бумажном носителе). </w:t>
      </w:r>
    </w:p>
    <w:p w14:paraId="1A41D48B" w14:textId="77777777" w:rsidR="00845273" w:rsidRPr="007012EF" w:rsidRDefault="00845273" w:rsidP="007012EF">
      <w:pPr>
        <w:widowControl w:val="0"/>
        <w:suppressAutoHyphens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14:paraId="6A83A645" w14:textId="1BF11AB9" w:rsidR="00845273" w:rsidRPr="007012EF" w:rsidRDefault="00845273" w:rsidP="007012EF">
      <w:pPr>
        <w:widowControl w:val="0"/>
        <w:suppressAutoHyphens/>
        <w:autoSpaceDE w:val="0"/>
        <w:autoSpaceDN w:val="0"/>
        <w:ind w:firstLine="709"/>
        <w:rPr>
          <w:rFonts w:ascii="Times New Roman" w:hAnsi="Times New Roman"/>
        </w:rPr>
      </w:pPr>
      <w:r w:rsidRPr="007012EF">
        <w:rPr>
          <w:rFonts w:ascii="Times New Roman" w:hAnsi="Times New Roman"/>
          <w:sz w:val="28"/>
          <w:szCs w:val="28"/>
        </w:rPr>
        <w:t>1</w:t>
      </w:r>
      <w:r w:rsidR="00CC333D" w:rsidRPr="007012EF">
        <w:rPr>
          <w:rFonts w:ascii="Times New Roman" w:hAnsi="Times New Roman"/>
          <w:sz w:val="28"/>
          <w:szCs w:val="28"/>
        </w:rPr>
        <w:t>0</w:t>
      </w:r>
      <w:r w:rsidRPr="007012EF">
        <w:rPr>
          <w:rFonts w:ascii="Times New Roman" w:hAnsi="Times New Roman"/>
          <w:sz w:val="28"/>
          <w:szCs w:val="28"/>
        </w:rPr>
        <w:t>. Результаты предоставления муниципальной услуги могут быть получены почтовым отправлением, по электронной почте, в Органе местного самоуправления,</w:t>
      </w:r>
      <w:r w:rsidR="00CC333D" w:rsidRPr="007012EF">
        <w:rPr>
          <w:rFonts w:ascii="Times New Roman" w:hAnsi="Times New Roman"/>
          <w:sz w:val="28"/>
          <w:szCs w:val="28"/>
        </w:rPr>
        <w:t xml:space="preserve"> </w:t>
      </w:r>
      <w:r w:rsidRPr="007012EF">
        <w:rPr>
          <w:rFonts w:ascii="Times New Roman" w:hAnsi="Times New Roman"/>
          <w:sz w:val="28"/>
          <w:szCs w:val="28"/>
        </w:rPr>
        <w:t xml:space="preserve">в региональной государственной информационной системе «Портал государственных и муниципальных услуг (функций) Сахалинской </w:t>
      </w:r>
      <w:r w:rsidRPr="007012EF">
        <w:rPr>
          <w:rFonts w:ascii="Times New Roman" w:hAnsi="Times New Roman"/>
          <w:sz w:val="28"/>
          <w:szCs w:val="28"/>
        </w:rPr>
        <w:lastRenderedPageBreak/>
        <w:t xml:space="preserve">области» (далее – РПГУ), ЕПГУ, федеральной государственной географической информационной системе «Единая цифровая платформа «Национальная система пространственных данных» (далее – </w:t>
      </w:r>
      <w:bookmarkStart w:id="5" w:name="_Hlk228954569"/>
      <w:r w:rsidRPr="007012EF">
        <w:rPr>
          <w:rFonts w:ascii="Times New Roman" w:hAnsi="Times New Roman"/>
          <w:sz w:val="28"/>
          <w:szCs w:val="28"/>
        </w:rPr>
        <w:t>ФГИС ЕЦП НСПД</w:t>
      </w:r>
      <w:bookmarkEnd w:id="5"/>
      <w:r w:rsidRPr="007012EF">
        <w:rPr>
          <w:rFonts w:ascii="Times New Roman" w:hAnsi="Times New Roman"/>
          <w:sz w:val="28"/>
          <w:szCs w:val="28"/>
        </w:rPr>
        <w:t>)</w:t>
      </w:r>
      <w:r w:rsidR="00477D50" w:rsidRPr="007012EF">
        <w:rPr>
          <w:rFonts w:ascii="Times New Roman" w:hAnsi="Times New Roman"/>
          <w:sz w:val="28"/>
          <w:szCs w:val="28"/>
        </w:rPr>
        <w:t>.</w:t>
      </w:r>
    </w:p>
    <w:p w14:paraId="7B426B71" w14:textId="346B875F" w:rsidR="00F729D7" w:rsidRPr="007012EF" w:rsidRDefault="00F729D7" w:rsidP="006940CB">
      <w:pPr>
        <w:widowControl w:val="0"/>
        <w:autoSpaceDE w:val="0"/>
        <w:autoSpaceDN w:val="0"/>
        <w:ind w:firstLine="0"/>
        <w:outlineLvl w:val="2"/>
        <w:rPr>
          <w:rFonts w:ascii="Times New Roman" w:hAnsi="Times New Roman"/>
          <w:sz w:val="28"/>
          <w:szCs w:val="28"/>
        </w:rPr>
      </w:pPr>
    </w:p>
    <w:p w14:paraId="26F4A340" w14:textId="527045F6" w:rsidR="008A03A0" w:rsidRPr="007012EF" w:rsidRDefault="006940CB" w:rsidP="00477D5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 xml:space="preserve">Срок предоставления муниципальной услуги </w:t>
      </w:r>
    </w:p>
    <w:p w14:paraId="4C2DBC59" w14:textId="177E0EC1" w:rsidR="000E0146" w:rsidRPr="007012EF" w:rsidRDefault="00845273" w:rsidP="000E0146">
      <w:pPr>
        <w:widowControl w:val="0"/>
        <w:suppressAutoHyphens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1</w:t>
      </w:r>
      <w:r w:rsidR="00CC333D" w:rsidRPr="007012EF">
        <w:rPr>
          <w:rFonts w:ascii="Times New Roman" w:hAnsi="Times New Roman"/>
          <w:sz w:val="28"/>
          <w:szCs w:val="28"/>
        </w:rPr>
        <w:t>1</w:t>
      </w:r>
      <w:r w:rsidRPr="007012EF">
        <w:rPr>
          <w:rFonts w:ascii="Times New Roman" w:hAnsi="Times New Roman"/>
          <w:sz w:val="28"/>
          <w:szCs w:val="28"/>
        </w:rPr>
        <w:t xml:space="preserve">. </w:t>
      </w:r>
      <w:r w:rsidR="000E0146" w:rsidRPr="007012EF">
        <w:rPr>
          <w:rFonts w:ascii="Times New Roman" w:hAnsi="Times New Roman"/>
          <w:sz w:val="28"/>
          <w:szCs w:val="28"/>
        </w:rPr>
        <w:t xml:space="preserve">Максимальный срок предоставления муниципальной услуги – не более 28 </w:t>
      </w:r>
      <w:r w:rsidR="00843CAA" w:rsidRPr="007012EF">
        <w:rPr>
          <w:rFonts w:ascii="Times New Roman" w:hAnsi="Times New Roman"/>
          <w:sz w:val="28"/>
          <w:szCs w:val="28"/>
        </w:rPr>
        <w:t>рабочих</w:t>
      </w:r>
      <w:r w:rsidR="000E0146" w:rsidRPr="007012EF">
        <w:rPr>
          <w:rFonts w:ascii="Times New Roman" w:hAnsi="Times New Roman"/>
          <w:sz w:val="28"/>
          <w:szCs w:val="28"/>
        </w:rPr>
        <w:t xml:space="preserve"> дней с даты регистрации заявления о предоставлении муниципальной услуги и документов, необходимых для предоставления муниципальной услуги в Органе местного самоуправления, независимо от категории (признаков) заявителя и способа подачи запроса о предоставлении муниципальной услуги.</w:t>
      </w:r>
    </w:p>
    <w:p w14:paraId="1F4CA860" w14:textId="2FA611C2" w:rsidR="009B4720" w:rsidRPr="007012EF" w:rsidRDefault="009B4720" w:rsidP="00477D50">
      <w:pPr>
        <w:widowControl w:val="0"/>
        <w:suppressAutoHyphens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bookmarkStart w:id="6" w:name="sub_1102"/>
    </w:p>
    <w:bookmarkEnd w:id="6"/>
    <w:p w14:paraId="7EC8D935" w14:textId="3838C79C" w:rsidR="009B4720" w:rsidRPr="007012EF" w:rsidRDefault="009B4720" w:rsidP="00477D50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14:paraId="7A41B093" w14:textId="12E71AD7" w:rsidR="009B4720" w:rsidRPr="007012EF" w:rsidRDefault="009B4720" w:rsidP="009B4720">
      <w:pPr>
        <w:widowControl w:val="0"/>
        <w:autoSpaceDE w:val="0"/>
        <w:autoSpaceDN w:val="0"/>
        <w:adjustRightInd w:val="0"/>
        <w:ind w:firstLine="708"/>
        <w:jc w:val="left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1</w:t>
      </w:r>
      <w:r w:rsidR="00CC333D" w:rsidRPr="007012EF">
        <w:rPr>
          <w:rFonts w:ascii="Times New Roman" w:hAnsi="Times New Roman"/>
          <w:sz w:val="28"/>
          <w:szCs w:val="28"/>
        </w:rPr>
        <w:t>2</w:t>
      </w:r>
      <w:r w:rsidRPr="007012EF">
        <w:rPr>
          <w:rFonts w:ascii="Times New Roman" w:hAnsi="Times New Roman"/>
          <w:sz w:val="28"/>
          <w:szCs w:val="28"/>
        </w:rPr>
        <w:t>. Предоставление муниципальной услуги осуществляется бесплатно.</w:t>
      </w:r>
    </w:p>
    <w:p w14:paraId="67D331F4" w14:textId="01893B7B" w:rsidR="009B4720" w:rsidRPr="007012EF" w:rsidRDefault="009B4720" w:rsidP="00477D50">
      <w:pPr>
        <w:ind w:right="140" w:firstLine="0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 xml:space="preserve"> </w:t>
      </w:r>
    </w:p>
    <w:p w14:paraId="0C2A48E6" w14:textId="056BCB8B" w:rsidR="001E7A5F" w:rsidRPr="007012EF" w:rsidRDefault="009B4720" w:rsidP="00477D50">
      <w:pPr>
        <w:ind w:firstLine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7012EF">
        <w:rPr>
          <w:rFonts w:ascii="Times New Roman" w:eastAsia="Calibri" w:hAnsi="Times New Roman"/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14:paraId="65476C9D" w14:textId="0374525A" w:rsidR="009B4720" w:rsidRPr="007012EF" w:rsidRDefault="009B4720" w:rsidP="009B4720">
      <w:pPr>
        <w:pStyle w:val="12"/>
        <w:shd w:val="clear" w:color="auto" w:fill="auto"/>
        <w:tabs>
          <w:tab w:val="left" w:pos="1505"/>
        </w:tabs>
        <w:spacing w:after="0" w:line="240" w:lineRule="auto"/>
        <w:ind w:right="23" w:firstLine="709"/>
        <w:rPr>
          <w:sz w:val="28"/>
          <w:szCs w:val="28"/>
        </w:rPr>
      </w:pPr>
      <w:r w:rsidRPr="007012EF">
        <w:rPr>
          <w:sz w:val="28"/>
          <w:szCs w:val="28"/>
        </w:rPr>
        <w:t>1</w:t>
      </w:r>
      <w:r w:rsidR="00CC333D" w:rsidRPr="007012EF">
        <w:rPr>
          <w:sz w:val="28"/>
          <w:szCs w:val="28"/>
        </w:rPr>
        <w:t>3</w:t>
      </w:r>
      <w:r w:rsidRPr="007012EF">
        <w:rPr>
          <w:sz w:val="28"/>
          <w:szCs w:val="28"/>
        </w:rPr>
        <w:t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14:paraId="3F2796C3" w14:textId="6CCF8985" w:rsidR="001E7A5F" w:rsidRPr="007012EF" w:rsidRDefault="001E7A5F" w:rsidP="009B4720">
      <w:pPr>
        <w:widowControl w:val="0"/>
        <w:autoSpaceDE w:val="0"/>
        <w:autoSpaceDN w:val="0"/>
        <w:outlineLvl w:val="2"/>
        <w:rPr>
          <w:rFonts w:ascii="Times New Roman" w:hAnsi="Times New Roman"/>
          <w:sz w:val="28"/>
          <w:szCs w:val="28"/>
        </w:rPr>
      </w:pPr>
    </w:p>
    <w:p w14:paraId="341B4F40" w14:textId="5C90905C" w:rsidR="001E7A5F" w:rsidRPr="007012EF" w:rsidRDefault="009B4720" w:rsidP="00477D50">
      <w:pPr>
        <w:widowControl w:val="0"/>
        <w:autoSpaceDE w:val="0"/>
        <w:autoSpaceDN w:val="0"/>
        <w:ind w:firstLine="0"/>
        <w:jc w:val="center"/>
        <w:outlineLvl w:val="2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Срок регистрации запроса заявителя о предоставлении муниципальной услуги</w:t>
      </w:r>
    </w:p>
    <w:p w14:paraId="7FE94F69" w14:textId="42901234" w:rsidR="00477D50" w:rsidRPr="007012EF" w:rsidRDefault="009B4720" w:rsidP="00477D50">
      <w:pPr>
        <w:widowControl w:val="0"/>
        <w:tabs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1</w:t>
      </w:r>
      <w:r w:rsidR="00CC333D" w:rsidRPr="007012EF">
        <w:rPr>
          <w:rFonts w:ascii="Times New Roman" w:hAnsi="Times New Roman"/>
          <w:sz w:val="28"/>
          <w:szCs w:val="28"/>
        </w:rPr>
        <w:t>4</w:t>
      </w:r>
      <w:r w:rsidRPr="007012EF">
        <w:rPr>
          <w:rFonts w:ascii="Times New Roman" w:hAnsi="Times New Roman"/>
          <w:sz w:val="28"/>
          <w:szCs w:val="28"/>
        </w:rPr>
        <w:t xml:space="preserve">. </w:t>
      </w:r>
      <w:r w:rsidR="00477D50" w:rsidRPr="007012EF">
        <w:rPr>
          <w:rFonts w:ascii="Times New Roman" w:hAnsi="Times New Roman"/>
          <w:sz w:val="28"/>
          <w:szCs w:val="28"/>
        </w:rPr>
        <w:t xml:space="preserve">Регистрация запроса о предоставлении муниципальной услуги, представленного в Орган местного самоуправления лично, </w:t>
      </w:r>
      <w:r w:rsidR="00447E90" w:rsidRPr="007012EF">
        <w:rPr>
          <w:rFonts w:ascii="Times New Roman" w:hAnsi="Times New Roman"/>
          <w:sz w:val="28"/>
          <w:szCs w:val="28"/>
        </w:rPr>
        <w:t xml:space="preserve">в многофункциональный центр предоставления государственных и муниципальных услуг (далее – </w:t>
      </w:r>
      <w:r w:rsidR="00477D50" w:rsidRPr="007012EF">
        <w:rPr>
          <w:rFonts w:ascii="Times New Roman" w:hAnsi="Times New Roman"/>
          <w:sz w:val="28"/>
          <w:szCs w:val="28"/>
        </w:rPr>
        <w:t>МФЦ</w:t>
      </w:r>
      <w:r w:rsidR="00447E90" w:rsidRPr="007012EF">
        <w:rPr>
          <w:rFonts w:ascii="Times New Roman" w:hAnsi="Times New Roman"/>
          <w:sz w:val="28"/>
          <w:szCs w:val="28"/>
        </w:rPr>
        <w:t>) лично</w:t>
      </w:r>
      <w:r w:rsidR="00477D50" w:rsidRPr="007012EF">
        <w:rPr>
          <w:rFonts w:ascii="Times New Roman" w:hAnsi="Times New Roman"/>
          <w:sz w:val="28"/>
          <w:szCs w:val="28"/>
        </w:rPr>
        <w:t>, посредством направления почтового отправления, по электронной почте или с использованием ЕПГУ, РПГУ, ФГИС ЕЦП НСПД</w:t>
      </w:r>
      <w:r w:rsidR="00477D50" w:rsidRPr="007012EF">
        <w:rPr>
          <w:rFonts w:ascii="Times New Roman" w:hAnsi="Times New Roman"/>
          <w:bCs/>
          <w:sz w:val="28"/>
          <w:szCs w:val="28"/>
        </w:rPr>
        <w:t xml:space="preserve"> осуществляется в день его поступления </w:t>
      </w:r>
      <w:r w:rsidR="00477D50" w:rsidRPr="007012EF">
        <w:rPr>
          <w:rFonts w:ascii="Times New Roman" w:hAnsi="Times New Roman"/>
          <w:sz w:val="28"/>
          <w:szCs w:val="28"/>
        </w:rPr>
        <w:t>в Орган местного самоуправления.</w:t>
      </w:r>
    </w:p>
    <w:p w14:paraId="331B690C" w14:textId="34986455" w:rsidR="009B4720" w:rsidRPr="007012EF" w:rsidRDefault="009B4720" w:rsidP="00477D50">
      <w:pPr>
        <w:widowControl w:val="0"/>
        <w:tabs>
          <w:tab w:val="left" w:pos="1276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14:paraId="0C02C501" w14:textId="686B1CFB" w:rsidR="001E7A5F" w:rsidRPr="007012EF" w:rsidRDefault="009B4720" w:rsidP="00477D50">
      <w:pPr>
        <w:autoSpaceDE w:val="0"/>
        <w:autoSpaceDN w:val="0"/>
        <w:adjustRightInd w:val="0"/>
        <w:ind w:firstLine="0"/>
        <w:jc w:val="center"/>
        <w:outlineLvl w:val="2"/>
        <w:rPr>
          <w:rFonts w:ascii="Times New Roman" w:eastAsia="Calibri" w:hAnsi="Times New Roman"/>
          <w:sz w:val="28"/>
          <w:szCs w:val="28"/>
          <w:lang w:eastAsia="en-US"/>
        </w:rPr>
      </w:pPr>
      <w:r w:rsidRPr="007012EF">
        <w:rPr>
          <w:rFonts w:ascii="Times New Roman" w:eastAsia="Calibri" w:hAnsi="Times New Roman"/>
          <w:sz w:val="28"/>
          <w:szCs w:val="28"/>
          <w:lang w:eastAsia="en-US"/>
        </w:rPr>
        <w:t>Требования к помещениям, в которых предоставляются муниципальн</w:t>
      </w:r>
      <w:r w:rsidR="00843CAA" w:rsidRPr="007012EF">
        <w:rPr>
          <w:rFonts w:ascii="Times New Roman" w:eastAsia="Calibri" w:hAnsi="Times New Roman"/>
          <w:sz w:val="28"/>
          <w:szCs w:val="28"/>
          <w:lang w:eastAsia="en-US"/>
        </w:rPr>
        <w:t>ая</w:t>
      </w:r>
      <w:r w:rsidRPr="007012EF">
        <w:rPr>
          <w:rFonts w:ascii="Times New Roman" w:eastAsia="Calibri" w:hAnsi="Times New Roman"/>
          <w:sz w:val="28"/>
          <w:szCs w:val="28"/>
          <w:lang w:eastAsia="en-US"/>
        </w:rPr>
        <w:t xml:space="preserve"> услуг</w:t>
      </w:r>
      <w:r w:rsidR="00843CAA" w:rsidRPr="007012EF">
        <w:rPr>
          <w:rFonts w:ascii="Times New Roman" w:eastAsia="Calibri" w:hAnsi="Times New Roman"/>
          <w:sz w:val="28"/>
          <w:szCs w:val="28"/>
          <w:lang w:eastAsia="en-US"/>
        </w:rPr>
        <w:t>а</w:t>
      </w:r>
    </w:p>
    <w:p w14:paraId="0FC9D23F" w14:textId="4F0A1161" w:rsidR="009B4720" w:rsidRPr="007012EF" w:rsidRDefault="005463B2" w:rsidP="007012EF">
      <w:pPr>
        <w:ind w:firstLine="709"/>
        <w:contextualSpacing/>
        <w:rPr>
          <w:rFonts w:ascii="Times New Roman" w:hAnsi="Times New Roman"/>
          <w:sz w:val="28"/>
          <w:szCs w:val="28"/>
          <w:lang w:eastAsia="en-US"/>
        </w:rPr>
      </w:pPr>
      <w:r w:rsidRPr="007012EF">
        <w:rPr>
          <w:rFonts w:ascii="Times New Roman" w:hAnsi="Times New Roman"/>
          <w:sz w:val="28"/>
          <w:szCs w:val="28"/>
          <w:lang w:eastAsia="en-US"/>
        </w:rPr>
        <w:t>1</w:t>
      </w:r>
      <w:r w:rsidR="00CC333D" w:rsidRPr="007012EF">
        <w:rPr>
          <w:rFonts w:ascii="Times New Roman" w:hAnsi="Times New Roman"/>
          <w:sz w:val="28"/>
          <w:szCs w:val="28"/>
          <w:lang w:eastAsia="en-US"/>
        </w:rPr>
        <w:t>5</w:t>
      </w:r>
      <w:r w:rsidR="009B4720" w:rsidRPr="007012EF">
        <w:rPr>
          <w:rFonts w:ascii="Times New Roman" w:hAnsi="Times New Roman"/>
          <w:sz w:val="28"/>
          <w:szCs w:val="28"/>
          <w:lang w:eastAsia="en-US"/>
        </w:rPr>
        <w:t xml:space="preserve">. Требования к помещениям, в которых предоставляется муниципальная услуга, в том числе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</w:t>
      </w:r>
      <w:r w:rsidR="00CD74A0" w:rsidRPr="007012EF">
        <w:rPr>
          <w:rFonts w:ascii="Times New Roman" w:hAnsi="Times New Roman"/>
          <w:sz w:val="28"/>
          <w:szCs w:val="28"/>
          <w:lang w:eastAsia="en-US"/>
        </w:rPr>
        <w:t xml:space="preserve">на официальном сайте муниципального </w:t>
      </w:r>
      <w:r w:rsidR="00CD74A0" w:rsidRPr="007012EF">
        <w:rPr>
          <w:rFonts w:ascii="Times New Roman" w:hAnsi="Times New Roman"/>
          <w:sz w:val="28"/>
          <w:szCs w:val="28"/>
          <w:lang w:eastAsia="en-US"/>
        </w:rPr>
        <w:lastRenderedPageBreak/>
        <w:t>образования Ногликский муниципальный округ Сахалинской области в сети «Интернет» (http://www.nogliki-adm.ru)</w:t>
      </w:r>
      <w:r w:rsidR="009B4720" w:rsidRPr="007012EF">
        <w:rPr>
          <w:rFonts w:ascii="Times New Roman" w:hAnsi="Times New Roman"/>
          <w:sz w:val="28"/>
          <w:szCs w:val="28"/>
          <w:lang w:eastAsia="en-US"/>
        </w:rPr>
        <w:t>, а также на</w:t>
      </w:r>
      <w:r w:rsidR="009B4720" w:rsidRPr="007012EF">
        <w:rPr>
          <w:rFonts w:ascii="Times New Roman" w:hAnsi="Times New Roman"/>
          <w:sz w:val="28"/>
          <w:szCs w:val="28"/>
        </w:rPr>
        <w:t xml:space="preserve"> </w:t>
      </w:r>
      <w:r w:rsidR="009B4720" w:rsidRPr="007012EF">
        <w:rPr>
          <w:rFonts w:ascii="Times New Roman" w:hAnsi="Times New Roman"/>
          <w:sz w:val="28"/>
          <w:szCs w:val="28"/>
          <w:lang w:eastAsia="en-US"/>
        </w:rPr>
        <w:t>ЕПГУ, РПГУ.</w:t>
      </w:r>
    </w:p>
    <w:p w14:paraId="3370345A" w14:textId="1D321DB0" w:rsidR="00BC1A64" w:rsidRPr="007012EF" w:rsidRDefault="00BC1A64" w:rsidP="009B4720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14:paraId="0BCC5DEE" w14:textId="2E68CAFD" w:rsidR="001E7A5F" w:rsidRPr="007012EF" w:rsidRDefault="009B4720" w:rsidP="00477D50">
      <w:pPr>
        <w:autoSpaceDE w:val="0"/>
        <w:autoSpaceDN w:val="0"/>
        <w:adjustRightInd w:val="0"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Показатели доступности</w:t>
      </w:r>
      <w:r w:rsidR="00843CAA" w:rsidRPr="007012EF">
        <w:rPr>
          <w:rFonts w:ascii="Times New Roman" w:hAnsi="Times New Roman"/>
          <w:sz w:val="28"/>
          <w:szCs w:val="28"/>
        </w:rPr>
        <w:t xml:space="preserve"> и качества</w:t>
      </w:r>
      <w:r w:rsidRPr="007012EF">
        <w:rPr>
          <w:rFonts w:ascii="Times New Roman" w:hAnsi="Times New Roman"/>
          <w:sz w:val="28"/>
          <w:szCs w:val="28"/>
        </w:rPr>
        <w:t xml:space="preserve"> муниципальн</w:t>
      </w:r>
      <w:r w:rsidR="00843CAA" w:rsidRPr="007012EF">
        <w:rPr>
          <w:rFonts w:ascii="Times New Roman" w:hAnsi="Times New Roman"/>
          <w:sz w:val="28"/>
          <w:szCs w:val="28"/>
        </w:rPr>
        <w:t xml:space="preserve">ой </w:t>
      </w:r>
      <w:r w:rsidRPr="007012EF">
        <w:rPr>
          <w:rFonts w:ascii="Times New Roman" w:hAnsi="Times New Roman"/>
          <w:sz w:val="28"/>
          <w:szCs w:val="28"/>
        </w:rPr>
        <w:t>услуг</w:t>
      </w:r>
      <w:r w:rsidR="00843CAA" w:rsidRPr="007012EF">
        <w:rPr>
          <w:rFonts w:ascii="Times New Roman" w:hAnsi="Times New Roman"/>
          <w:sz w:val="28"/>
          <w:szCs w:val="28"/>
        </w:rPr>
        <w:t>и</w:t>
      </w:r>
    </w:p>
    <w:p w14:paraId="7C053395" w14:textId="154148DE" w:rsidR="009B4720" w:rsidRPr="007012EF" w:rsidRDefault="00845273" w:rsidP="007012E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1</w:t>
      </w:r>
      <w:r w:rsidR="00CC333D" w:rsidRPr="007012EF">
        <w:rPr>
          <w:rFonts w:ascii="Times New Roman" w:hAnsi="Times New Roman"/>
          <w:sz w:val="28"/>
          <w:szCs w:val="28"/>
        </w:rPr>
        <w:t>6</w:t>
      </w:r>
      <w:r w:rsidR="009B4720" w:rsidRPr="007012EF">
        <w:rPr>
          <w:rFonts w:ascii="Times New Roman" w:hAnsi="Times New Roman"/>
          <w:sz w:val="28"/>
          <w:szCs w:val="28"/>
        </w:rPr>
        <w:t xml:space="preserve">. Перечень показателей доступности и качества муниципальной услуги размещен </w:t>
      </w:r>
      <w:r w:rsidR="00CD74A0" w:rsidRPr="007012EF">
        <w:rPr>
          <w:rFonts w:ascii="Times New Roman" w:hAnsi="Times New Roman"/>
          <w:sz w:val="28"/>
          <w:szCs w:val="28"/>
        </w:rPr>
        <w:t>на официальном сайте муниципального образования Ногликский муниципальный округ Сахалинской области в сети «Интернет» (http://www.nogliki-adm.ru)</w:t>
      </w:r>
      <w:r w:rsidR="009B4720" w:rsidRPr="007012EF">
        <w:rPr>
          <w:rFonts w:ascii="Times New Roman" w:hAnsi="Times New Roman"/>
          <w:sz w:val="28"/>
          <w:szCs w:val="28"/>
        </w:rPr>
        <w:t>, а также на</w:t>
      </w:r>
      <w:r w:rsidR="009B4720" w:rsidRPr="007012EF">
        <w:rPr>
          <w:rFonts w:ascii="Times New Roman" w:hAnsi="Times New Roman"/>
          <w:sz w:val="28"/>
          <w:szCs w:val="28"/>
          <w:lang w:eastAsia="en-US"/>
        </w:rPr>
        <w:t>, ЕПГУ, РПГУ</w:t>
      </w:r>
      <w:r w:rsidR="009B4720" w:rsidRPr="007012EF">
        <w:rPr>
          <w:rFonts w:ascii="Times New Roman" w:hAnsi="Times New Roman"/>
          <w:sz w:val="28"/>
          <w:szCs w:val="28"/>
        </w:rPr>
        <w:t>.</w:t>
      </w:r>
    </w:p>
    <w:p w14:paraId="65395805" w14:textId="1CEE7F79" w:rsidR="00011E27" w:rsidRPr="007012EF" w:rsidRDefault="00011E27" w:rsidP="002F5C99">
      <w:pPr>
        <w:widowControl w:val="0"/>
        <w:autoSpaceDE w:val="0"/>
        <w:autoSpaceDN w:val="0"/>
        <w:ind w:firstLine="0"/>
        <w:outlineLvl w:val="2"/>
        <w:rPr>
          <w:rFonts w:ascii="Times New Roman" w:hAnsi="Times New Roman"/>
          <w:sz w:val="28"/>
          <w:szCs w:val="28"/>
        </w:rPr>
      </w:pPr>
    </w:p>
    <w:p w14:paraId="563CD908" w14:textId="510E8CB6" w:rsidR="002D5FE6" w:rsidRPr="007012EF" w:rsidRDefault="009B4720" w:rsidP="007012EF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7012EF">
        <w:rPr>
          <w:rFonts w:ascii="Times New Roman" w:hAnsi="Times New Roman"/>
          <w:bCs/>
          <w:color w:val="26282F"/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14:paraId="463D9B9C" w14:textId="066A38F3" w:rsidR="009B4720" w:rsidRPr="007012EF" w:rsidRDefault="00845273" w:rsidP="009B472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1</w:t>
      </w:r>
      <w:r w:rsidR="00CC333D" w:rsidRPr="007012EF">
        <w:rPr>
          <w:rFonts w:ascii="Times New Roman" w:hAnsi="Times New Roman"/>
          <w:sz w:val="28"/>
          <w:szCs w:val="28"/>
        </w:rPr>
        <w:t>7</w:t>
      </w:r>
      <w:r w:rsidR="007012EF">
        <w:rPr>
          <w:rFonts w:ascii="Times New Roman" w:hAnsi="Times New Roman"/>
          <w:sz w:val="28"/>
          <w:szCs w:val="28"/>
        </w:rPr>
        <w:t>. У</w:t>
      </w:r>
      <w:r w:rsidR="009B4720" w:rsidRPr="007012EF">
        <w:rPr>
          <w:rFonts w:ascii="Times New Roman" w:hAnsi="Times New Roman"/>
          <w:sz w:val="28"/>
          <w:szCs w:val="28"/>
        </w:rPr>
        <w:t xml:space="preserve">слуги, которые являются необходимыми и обязательными для предоставления </w:t>
      </w:r>
      <w:r w:rsidR="00477D50" w:rsidRPr="007012EF">
        <w:rPr>
          <w:rFonts w:ascii="Times New Roman" w:hAnsi="Times New Roman"/>
          <w:sz w:val="28"/>
          <w:szCs w:val="28"/>
        </w:rPr>
        <w:t>муниципальной услуги</w:t>
      </w:r>
      <w:r w:rsidR="009B4720" w:rsidRPr="007012EF">
        <w:rPr>
          <w:rFonts w:ascii="Times New Roman" w:hAnsi="Times New Roman"/>
          <w:sz w:val="28"/>
          <w:szCs w:val="28"/>
        </w:rPr>
        <w:t>, законодательством Российской Федерации не предусмотрены.</w:t>
      </w:r>
    </w:p>
    <w:p w14:paraId="44878098" w14:textId="4062C68F" w:rsidR="009B4720" w:rsidRPr="007012EF" w:rsidRDefault="00845273" w:rsidP="009B472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1</w:t>
      </w:r>
      <w:r w:rsidR="00CC333D" w:rsidRPr="007012EF">
        <w:rPr>
          <w:rFonts w:ascii="Times New Roman" w:hAnsi="Times New Roman"/>
          <w:sz w:val="28"/>
          <w:szCs w:val="28"/>
        </w:rPr>
        <w:t>8</w:t>
      </w:r>
      <w:r w:rsidR="007012EF">
        <w:rPr>
          <w:rFonts w:ascii="Times New Roman" w:hAnsi="Times New Roman"/>
          <w:sz w:val="28"/>
          <w:szCs w:val="28"/>
        </w:rPr>
        <w:t xml:space="preserve">. </w:t>
      </w:r>
      <w:r w:rsidR="009B4720" w:rsidRPr="007012EF">
        <w:rPr>
          <w:rFonts w:ascii="Times New Roman" w:hAnsi="Times New Roman"/>
          <w:sz w:val="28"/>
          <w:szCs w:val="28"/>
        </w:rPr>
        <w:t>Информационные системы, используемые для предоставления Услуги:</w:t>
      </w:r>
    </w:p>
    <w:p w14:paraId="10E03E29" w14:textId="77777777" w:rsidR="00477D50" w:rsidRPr="007012EF" w:rsidRDefault="00477D50" w:rsidP="00477D50">
      <w:pPr>
        <w:tabs>
          <w:tab w:val="left" w:pos="851"/>
          <w:tab w:val="left" w:pos="1418"/>
        </w:tabs>
        <w:ind w:firstLine="709"/>
        <w:contextualSpacing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а) ЕПГУ;</w:t>
      </w:r>
    </w:p>
    <w:p w14:paraId="05BD6724" w14:textId="77777777" w:rsidR="00477D50" w:rsidRPr="007012EF" w:rsidRDefault="00477D50" w:rsidP="00477D50">
      <w:pPr>
        <w:tabs>
          <w:tab w:val="left" w:pos="851"/>
          <w:tab w:val="left" w:pos="1418"/>
        </w:tabs>
        <w:ind w:firstLine="709"/>
        <w:contextualSpacing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б) РПГУ;</w:t>
      </w:r>
    </w:p>
    <w:p w14:paraId="4E2A850D" w14:textId="77777777" w:rsidR="00477D50" w:rsidRPr="007012EF" w:rsidRDefault="00477D50" w:rsidP="00477D50">
      <w:pPr>
        <w:tabs>
          <w:tab w:val="left" w:pos="851"/>
          <w:tab w:val="left" w:pos="1418"/>
        </w:tabs>
        <w:ind w:firstLine="709"/>
        <w:contextualSpacing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в) федеральная государственная информационная система «Единая система межведомственного электронного взаимодействия» (далее – СМЭВ);</w:t>
      </w:r>
    </w:p>
    <w:p w14:paraId="503F2DAC" w14:textId="77777777" w:rsidR="00477D50" w:rsidRPr="007012EF" w:rsidRDefault="00477D50" w:rsidP="00477D50">
      <w:pPr>
        <w:tabs>
          <w:tab w:val="left" w:pos="851"/>
          <w:tab w:val="left" w:pos="1418"/>
        </w:tabs>
        <w:ind w:firstLine="709"/>
        <w:contextualSpacing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г) ФГИС ЕЦП НСПД.</w:t>
      </w:r>
    </w:p>
    <w:p w14:paraId="248DF145" w14:textId="7C6D4E03" w:rsidR="009B4720" w:rsidRPr="007012EF" w:rsidRDefault="00CC333D" w:rsidP="009B4720">
      <w:pPr>
        <w:tabs>
          <w:tab w:val="left" w:pos="851"/>
          <w:tab w:val="left" w:pos="1418"/>
        </w:tabs>
        <w:ind w:firstLine="709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012EF">
        <w:rPr>
          <w:rFonts w:ascii="Times New Roman" w:hAnsi="Times New Roman"/>
          <w:sz w:val="28"/>
          <w:szCs w:val="28"/>
        </w:rPr>
        <w:t>19</w:t>
      </w:r>
      <w:r w:rsidR="007012EF">
        <w:rPr>
          <w:rFonts w:ascii="Times New Roman" w:hAnsi="Times New Roman"/>
          <w:sz w:val="28"/>
          <w:szCs w:val="28"/>
        </w:rPr>
        <w:t xml:space="preserve">. </w:t>
      </w:r>
      <w:r w:rsidR="009B4720" w:rsidRPr="007012EF">
        <w:rPr>
          <w:rFonts w:ascii="Times New Roman" w:hAnsi="Times New Roman"/>
          <w:sz w:val="28"/>
          <w:szCs w:val="28"/>
        </w:rPr>
        <w:t>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не предусмотрено.</w:t>
      </w:r>
    </w:p>
    <w:p w14:paraId="062B8799" w14:textId="576DF5F4" w:rsidR="00787AFF" w:rsidRPr="007012EF" w:rsidRDefault="00845273" w:rsidP="00192D78">
      <w:pPr>
        <w:tabs>
          <w:tab w:val="left" w:pos="851"/>
          <w:tab w:val="left" w:pos="1418"/>
        </w:tabs>
        <w:ind w:firstLine="709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012EF">
        <w:rPr>
          <w:rFonts w:ascii="Times New Roman" w:hAnsi="Times New Roman"/>
          <w:sz w:val="28"/>
          <w:szCs w:val="28"/>
        </w:rPr>
        <w:t>2</w:t>
      </w:r>
      <w:r w:rsidR="00CC333D" w:rsidRPr="007012EF">
        <w:rPr>
          <w:rFonts w:ascii="Times New Roman" w:hAnsi="Times New Roman"/>
          <w:sz w:val="28"/>
          <w:szCs w:val="28"/>
        </w:rPr>
        <w:t>0</w:t>
      </w:r>
      <w:r w:rsidR="009B4720" w:rsidRPr="007012EF">
        <w:rPr>
          <w:rFonts w:ascii="Times New Roman" w:hAnsi="Times New Roman"/>
          <w:sz w:val="28"/>
          <w:szCs w:val="28"/>
        </w:rPr>
        <w:t xml:space="preserve">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 не предусмотрен. </w:t>
      </w:r>
    </w:p>
    <w:p w14:paraId="754589FD" w14:textId="77777777" w:rsidR="00477D50" w:rsidRPr="007012EF" w:rsidRDefault="00CC333D" w:rsidP="00477D50">
      <w:pPr>
        <w:widowControl w:val="0"/>
        <w:tabs>
          <w:tab w:val="left" w:pos="1276"/>
        </w:tabs>
        <w:ind w:firstLine="709"/>
        <w:rPr>
          <w:rFonts w:ascii="Times New Roman" w:hAnsi="Times New Roman"/>
          <w:sz w:val="28"/>
          <w:szCs w:val="28"/>
          <w:lang w:eastAsia="en-US"/>
        </w:rPr>
      </w:pPr>
      <w:r w:rsidRPr="007012EF">
        <w:rPr>
          <w:rFonts w:ascii="Times New Roman" w:hAnsi="Times New Roman"/>
          <w:sz w:val="28"/>
          <w:szCs w:val="28"/>
          <w:lang w:eastAsia="en-US"/>
        </w:rPr>
        <w:t xml:space="preserve">21. </w:t>
      </w:r>
      <w:r w:rsidR="00477D50" w:rsidRPr="007012EF">
        <w:rPr>
          <w:rFonts w:ascii="Times New Roman" w:hAnsi="Times New Roman"/>
          <w:sz w:val="28"/>
          <w:szCs w:val="28"/>
          <w:lang w:eastAsia="en-US"/>
        </w:rPr>
        <w:t>Запрос о предоставлении муниципальной услуги может быть подан в МФЦ, в соответствии с соглашением о взаимодействии, заключенным между Органом местного самоуправления и МФЦ.</w:t>
      </w:r>
    </w:p>
    <w:p w14:paraId="07CBB03D" w14:textId="77777777" w:rsidR="00477D50" w:rsidRPr="007012EF" w:rsidRDefault="00477D50" w:rsidP="00477D50">
      <w:pPr>
        <w:widowControl w:val="0"/>
        <w:tabs>
          <w:tab w:val="left" w:pos="1276"/>
        </w:tabs>
        <w:ind w:firstLine="709"/>
        <w:rPr>
          <w:rFonts w:ascii="Times New Roman" w:hAnsi="Times New Roman"/>
          <w:sz w:val="28"/>
          <w:szCs w:val="28"/>
          <w:lang w:eastAsia="en-US"/>
        </w:rPr>
      </w:pPr>
      <w:r w:rsidRPr="007012EF">
        <w:rPr>
          <w:rFonts w:ascii="Times New Roman" w:hAnsi="Times New Roman"/>
          <w:sz w:val="28"/>
          <w:szCs w:val="28"/>
          <w:lang w:eastAsia="en-US"/>
        </w:rPr>
        <w:t xml:space="preserve">Возможность принятия МФЦ решения об отказе в приеме запроса и документов и (или) информации, необходимых для представления муниципальной услуги, не предусмотрена. </w:t>
      </w:r>
    </w:p>
    <w:p w14:paraId="106B21A9" w14:textId="681376DF" w:rsidR="00477D50" w:rsidRPr="007012EF" w:rsidRDefault="00CC333D" w:rsidP="00477D50">
      <w:pPr>
        <w:widowControl w:val="0"/>
        <w:tabs>
          <w:tab w:val="left" w:pos="1276"/>
        </w:tabs>
        <w:ind w:firstLine="709"/>
        <w:rPr>
          <w:rFonts w:ascii="Times New Roman" w:hAnsi="Times New Roman"/>
          <w:sz w:val="28"/>
          <w:szCs w:val="28"/>
          <w:lang w:eastAsia="en-US"/>
        </w:rPr>
      </w:pPr>
      <w:r w:rsidRPr="007012EF">
        <w:rPr>
          <w:rFonts w:ascii="Times New Roman" w:hAnsi="Times New Roman"/>
          <w:sz w:val="28"/>
          <w:szCs w:val="28"/>
          <w:lang w:eastAsia="en-US"/>
        </w:rPr>
        <w:t xml:space="preserve">22. </w:t>
      </w:r>
      <w:r w:rsidR="00477D50" w:rsidRPr="007012EF">
        <w:rPr>
          <w:rFonts w:ascii="Times New Roman" w:hAnsi="Times New Roman"/>
          <w:sz w:val="28"/>
          <w:szCs w:val="28"/>
          <w:lang w:eastAsia="en-US"/>
        </w:rPr>
        <w:t xml:space="preserve">Выдача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</w:t>
      </w:r>
      <w:r w:rsidR="00477D50" w:rsidRPr="007012EF">
        <w:rPr>
          <w:rFonts w:ascii="Times New Roman" w:hAnsi="Times New Roman"/>
          <w:sz w:val="28"/>
          <w:szCs w:val="28"/>
          <w:lang w:eastAsia="en-US"/>
        </w:rPr>
        <w:lastRenderedPageBreak/>
        <w:t>МФЦ по результатам предоставления муниципальной услуги Органом местного самоуправления, не предусмотрена.</w:t>
      </w:r>
    </w:p>
    <w:p w14:paraId="4E5EBAB0" w14:textId="77777777" w:rsidR="002D5FE6" w:rsidRPr="007012EF" w:rsidRDefault="002D5FE6" w:rsidP="00477D50">
      <w:pPr>
        <w:widowControl w:val="0"/>
        <w:autoSpaceDE w:val="0"/>
        <w:autoSpaceDN w:val="0"/>
        <w:ind w:firstLine="0"/>
        <w:outlineLvl w:val="2"/>
        <w:rPr>
          <w:rFonts w:ascii="Times New Roman" w:hAnsi="Times New Roman"/>
          <w:sz w:val="28"/>
          <w:szCs w:val="28"/>
        </w:rPr>
      </w:pPr>
    </w:p>
    <w:p w14:paraId="02B565CA" w14:textId="1089EE9D" w:rsidR="00192D78" w:rsidRPr="007012EF" w:rsidRDefault="00192D78" w:rsidP="00477D50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04A13D4F" w14:textId="4F4D7DF1" w:rsidR="00845273" w:rsidRPr="007012EF" w:rsidRDefault="00845273" w:rsidP="00845273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color w:val="000000"/>
          <w:sz w:val="28"/>
          <w:szCs w:val="28"/>
        </w:rPr>
      </w:pPr>
      <w:r w:rsidRPr="007012EF">
        <w:rPr>
          <w:rFonts w:ascii="Times New Roman" w:hAnsi="Times New Roman"/>
          <w:color w:val="000000"/>
          <w:sz w:val="28"/>
          <w:szCs w:val="28"/>
        </w:rPr>
        <w:t>2</w:t>
      </w:r>
      <w:r w:rsidR="00CC333D" w:rsidRPr="007012EF">
        <w:rPr>
          <w:rFonts w:ascii="Times New Roman" w:hAnsi="Times New Roman"/>
          <w:color w:val="000000"/>
          <w:sz w:val="28"/>
          <w:szCs w:val="28"/>
        </w:rPr>
        <w:t>3</w:t>
      </w:r>
      <w:r w:rsidRPr="007012EF">
        <w:rPr>
          <w:rFonts w:ascii="Times New Roman" w:hAnsi="Times New Roman"/>
          <w:color w:val="000000"/>
          <w:sz w:val="28"/>
          <w:szCs w:val="28"/>
        </w:rPr>
        <w:t xml:space="preserve">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таблице № 2 </w:t>
      </w:r>
      <w:r w:rsidRPr="007012EF">
        <w:rPr>
          <w:rFonts w:ascii="Times New Roman" w:hAnsi="Times New Roman"/>
          <w:bCs/>
          <w:sz w:val="28"/>
          <w:szCs w:val="28"/>
        </w:rPr>
        <w:t xml:space="preserve">приложения № 2 </w:t>
      </w:r>
      <w:r w:rsidRPr="007012EF">
        <w:rPr>
          <w:rFonts w:ascii="Times New Roman" w:hAnsi="Times New Roman"/>
          <w:color w:val="000000"/>
          <w:sz w:val="28"/>
          <w:szCs w:val="28"/>
        </w:rPr>
        <w:t>к настоящему Административному регламенту.</w:t>
      </w:r>
    </w:p>
    <w:p w14:paraId="38B9B2E0" w14:textId="5EB9D423" w:rsidR="00845273" w:rsidRPr="007012EF" w:rsidRDefault="00845273" w:rsidP="007012EF">
      <w:pPr>
        <w:widowControl w:val="0"/>
        <w:tabs>
          <w:tab w:val="left" w:pos="709"/>
        </w:tabs>
        <w:autoSpaceDE w:val="0"/>
        <w:autoSpaceDN w:val="0"/>
        <w:ind w:right="23" w:firstLine="709"/>
        <w:rPr>
          <w:rFonts w:ascii="Times New Roman" w:hAnsi="Times New Roman"/>
        </w:rPr>
      </w:pPr>
      <w:r w:rsidRPr="007012EF">
        <w:rPr>
          <w:rFonts w:ascii="Times New Roman" w:hAnsi="Times New Roman"/>
          <w:sz w:val="28"/>
          <w:szCs w:val="28"/>
        </w:rPr>
        <w:t>2</w:t>
      </w:r>
      <w:r w:rsidR="00CC333D" w:rsidRPr="007012EF">
        <w:rPr>
          <w:rFonts w:ascii="Times New Roman" w:hAnsi="Times New Roman"/>
          <w:sz w:val="28"/>
          <w:szCs w:val="28"/>
        </w:rPr>
        <w:t>4</w:t>
      </w:r>
      <w:r w:rsidRPr="007012EF">
        <w:rPr>
          <w:rFonts w:ascii="Times New Roman" w:hAnsi="Times New Roman"/>
          <w:sz w:val="28"/>
          <w:szCs w:val="28"/>
        </w:rPr>
        <w:t>. Форма запроса о предоставлении муниципальной услуги приведен</w:t>
      </w:r>
      <w:r w:rsidR="000E0146" w:rsidRPr="007012EF">
        <w:rPr>
          <w:rFonts w:ascii="Times New Roman" w:hAnsi="Times New Roman"/>
          <w:sz w:val="28"/>
          <w:szCs w:val="28"/>
        </w:rPr>
        <w:t>а в</w:t>
      </w:r>
      <w:r w:rsidRPr="007012EF">
        <w:rPr>
          <w:rFonts w:ascii="Times New Roman" w:hAnsi="Times New Roman"/>
          <w:sz w:val="28"/>
          <w:szCs w:val="28"/>
        </w:rPr>
        <w:t xml:space="preserve"> </w:t>
      </w:r>
      <w:r w:rsidRPr="007012EF">
        <w:rPr>
          <w:rFonts w:ascii="Times New Roman" w:hAnsi="Times New Roman"/>
          <w:bCs/>
          <w:sz w:val="28"/>
          <w:szCs w:val="28"/>
        </w:rPr>
        <w:t xml:space="preserve">приложении № 3 форма 1 </w:t>
      </w:r>
      <w:r w:rsidRPr="007012EF">
        <w:rPr>
          <w:rFonts w:ascii="Times New Roman" w:hAnsi="Times New Roman"/>
          <w:sz w:val="28"/>
          <w:szCs w:val="28"/>
        </w:rPr>
        <w:t>к настоящему Административному регламенту</w:t>
      </w:r>
      <w:r w:rsidRPr="007012EF">
        <w:rPr>
          <w:rFonts w:ascii="Times New Roman" w:hAnsi="Times New Roman"/>
        </w:rPr>
        <w:t>.</w:t>
      </w:r>
    </w:p>
    <w:p w14:paraId="161408C7" w14:textId="77777777" w:rsidR="00EF1254" w:rsidRPr="007012EF" w:rsidRDefault="00EF1254" w:rsidP="00EF1254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</w:rPr>
      </w:pPr>
    </w:p>
    <w:p w14:paraId="161408CB" w14:textId="22975CDE" w:rsidR="00EF1254" w:rsidRPr="007012EF" w:rsidRDefault="003C7886" w:rsidP="007012EF">
      <w:pPr>
        <w:widowControl w:val="0"/>
        <w:autoSpaceDE w:val="0"/>
        <w:autoSpaceDN w:val="0"/>
        <w:ind w:firstLine="0"/>
        <w:jc w:val="center"/>
        <w:outlineLvl w:val="2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5CAACB04" w14:textId="7F1D895F" w:rsidR="00410EAC" w:rsidRPr="007012EF" w:rsidRDefault="00410EAC" w:rsidP="002D3BD9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</w:rPr>
      </w:pPr>
      <w:bookmarkStart w:id="7" w:name="P244"/>
      <w:bookmarkEnd w:id="7"/>
      <w:r w:rsidRPr="007012EF">
        <w:rPr>
          <w:rFonts w:ascii="Times New Roman" w:hAnsi="Times New Roman"/>
          <w:sz w:val="28"/>
          <w:szCs w:val="28"/>
        </w:rPr>
        <w:t>25.</w:t>
      </w:r>
      <w:r w:rsidR="002D3BD9" w:rsidRPr="007012EF">
        <w:rPr>
          <w:rFonts w:cs="Arial"/>
          <w:bCs/>
        </w:rPr>
        <w:t xml:space="preserve"> </w:t>
      </w:r>
      <w:r w:rsidR="002D3BD9" w:rsidRPr="007012EF">
        <w:rPr>
          <w:rFonts w:ascii="Times New Roman" w:hAnsi="Times New Roman"/>
          <w:bCs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  <w:r w:rsidR="002D3BD9" w:rsidRPr="007012EF">
        <w:rPr>
          <w:rFonts w:ascii="Times New Roman" w:hAnsi="Times New Roman"/>
          <w:sz w:val="28"/>
          <w:szCs w:val="28"/>
        </w:rPr>
        <w:t xml:space="preserve"> </w:t>
      </w:r>
      <w:r w:rsidRPr="007012EF">
        <w:rPr>
          <w:rFonts w:ascii="Times New Roman" w:hAnsi="Times New Roman"/>
          <w:sz w:val="28"/>
          <w:szCs w:val="28"/>
        </w:rPr>
        <w:t>приведены в таблице № 3</w:t>
      </w:r>
      <w:r w:rsidRPr="007012EF">
        <w:rPr>
          <w:rFonts w:ascii="Times New Roman" w:hAnsi="Times New Roman"/>
          <w:bCs/>
          <w:sz w:val="28"/>
          <w:szCs w:val="28"/>
        </w:rPr>
        <w:t xml:space="preserve"> приложения № 2</w:t>
      </w:r>
      <w:r w:rsidRPr="007012EF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 </w:t>
      </w:r>
    </w:p>
    <w:p w14:paraId="20883A17" w14:textId="4C6869AD" w:rsidR="00845273" w:rsidRPr="007012EF" w:rsidRDefault="00845273" w:rsidP="00845273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2</w:t>
      </w:r>
      <w:r w:rsidR="00410EAC" w:rsidRPr="007012EF">
        <w:rPr>
          <w:rFonts w:ascii="Times New Roman" w:hAnsi="Times New Roman"/>
          <w:sz w:val="28"/>
          <w:szCs w:val="28"/>
        </w:rPr>
        <w:t>6</w:t>
      </w:r>
      <w:r w:rsidRPr="007012EF">
        <w:rPr>
          <w:rFonts w:ascii="Times New Roman" w:hAnsi="Times New Roman"/>
          <w:sz w:val="28"/>
          <w:szCs w:val="28"/>
        </w:rPr>
        <w:t>. Основания для отказа в приеме запроса о предоставлении муниципальной услуги и документов, необходимых для предоставления муниципальной услуги:</w:t>
      </w:r>
    </w:p>
    <w:p w14:paraId="4B716F93" w14:textId="5A9E3EA0" w:rsidR="00410EAC" w:rsidRPr="007012EF" w:rsidRDefault="00410EAC" w:rsidP="00410EAC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-</w:t>
      </w:r>
      <w:r w:rsidR="002A1247" w:rsidRPr="007012EF">
        <w:rPr>
          <w:rFonts w:ascii="Times New Roman" w:hAnsi="Times New Roman"/>
          <w:sz w:val="28"/>
          <w:szCs w:val="28"/>
        </w:rPr>
        <w:t xml:space="preserve"> непредставление заявителем (представителем заявителя) при личном обращении документа, удостоверяющего личность</w:t>
      </w:r>
      <w:r w:rsidRPr="007012EF">
        <w:rPr>
          <w:rFonts w:ascii="Times New Roman" w:hAnsi="Times New Roman"/>
          <w:sz w:val="28"/>
          <w:szCs w:val="28"/>
        </w:rPr>
        <w:t>;</w:t>
      </w:r>
    </w:p>
    <w:p w14:paraId="59D2325E" w14:textId="77777777" w:rsidR="00410EAC" w:rsidRPr="007012EF" w:rsidRDefault="00410EAC" w:rsidP="00410EAC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- запрос подан с нарушением требований, установленных в таблице 2 приложения 2 настоящего административного регламента.</w:t>
      </w:r>
    </w:p>
    <w:p w14:paraId="6FE3236D" w14:textId="77777777" w:rsidR="00410EAC" w:rsidRPr="007012EF" w:rsidRDefault="00410EAC" w:rsidP="00410EAC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- запрос подан в иной уполномоченный орган.</w:t>
      </w:r>
    </w:p>
    <w:p w14:paraId="5BAE26FB" w14:textId="04952D34" w:rsidR="00410EAC" w:rsidRPr="007012EF" w:rsidRDefault="00410EAC" w:rsidP="00CD74A0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27. Основания для приостановления предоставления муниципальной услуги не предусмотрены.</w:t>
      </w:r>
    </w:p>
    <w:p w14:paraId="4085F93B" w14:textId="693B8317" w:rsidR="00845273" w:rsidRPr="007012EF" w:rsidRDefault="00845273" w:rsidP="00410EAC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2</w:t>
      </w:r>
      <w:r w:rsidR="00410EAC" w:rsidRPr="007012EF">
        <w:rPr>
          <w:rFonts w:ascii="Times New Roman" w:hAnsi="Times New Roman"/>
          <w:sz w:val="28"/>
          <w:szCs w:val="28"/>
        </w:rPr>
        <w:t>8</w:t>
      </w:r>
      <w:r w:rsidRPr="007012EF">
        <w:rPr>
          <w:rFonts w:ascii="Times New Roman" w:hAnsi="Times New Roman"/>
          <w:sz w:val="28"/>
          <w:szCs w:val="28"/>
        </w:rPr>
        <w:t>. Основания для отказа в предоставлении муниципальной услуги:</w:t>
      </w:r>
    </w:p>
    <w:p w14:paraId="6EB72A77" w14:textId="77777777" w:rsidR="00845273" w:rsidRPr="007012EF" w:rsidRDefault="00845273" w:rsidP="00845273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а) заявление подано с нарушением требований, установленных пунктами 3 и 4 настоящих Правил выдачи разрешения на использование земель или земельного участка, находящихся в государственной или муниципальной собственности, утвержденных постановлением Правительства РФ от 27.11.2014 № 1244;</w:t>
      </w:r>
    </w:p>
    <w:p w14:paraId="03E515DD" w14:textId="77777777" w:rsidR="00845273" w:rsidRPr="007012EF" w:rsidRDefault="00845273" w:rsidP="00845273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 xml:space="preserve">б) в заявлении указаны цели использования земель или земельного </w:t>
      </w:r>
      <w:proofErr w:type="gramStart"/>
      <w:r w:rsidRPr="007012EF">
        <w:rPr>
          <w:rFonts w:ascii="Times New Roman" w:hAnsi="Times New Roman"/>
          <w:sz w:val="28"/>
          <w:szCs w:val="28"/>
        </w:rPr>
        <w:lastRenderedPageBreak/>
        <w:t>участка</w:t>
      </w:r>
      <w:proofErr w:type="gramEnd"/>
      <w:r w:rsidRPr="007012EF">
        <w:rPr>
          <w:rFonts w:ascii="Times New Roman" w:hAnsi="Times New Roman"/>
          <w:sz w:val="28"/>
          <w:szCs w:val="28"/>
        </w:rPr>
        <w:t xml:space="preserve"> или объекты, предполагаемые к размещению, не предусмотренные пунктом 1 статьи 39.34 Земельного кодекса Российской Федерации;</w:t>
      </w:r>
    </w:p>
    <w:p w14:paraId="068471DE" w14:textId="77777777" w:rsidR="00845273" w:rsidRPr="007012EF" w:rsidRDefault="00845273" w:rsidP="00845273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в) земельный участок, на использование которого испрашивается разрешение, предоставлен физическому или юридическому лицу.</w:t>
      </w:r>
    </w:p>
    <w:p w14:paraId="6BA5B160" w14:textId="5B5BB335" w:rsidR="00FF2E38" w:rsidRPr="007012EF" w:rsidRDefault="00FF2E38" w:rsidP="00CC333D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14:paraId="5B0B63CC" w14:textId="702D539F" w:rsidR="003C7886" w:rsidRPr="007012EF" w:rsidRDefault="003C7886" w:rsidP="003C7886">
      <w:pPr>
        <w:widowControl w:val="0"/>
        <w:autoSpaceDE w:val="0"/>
        <w:autoSpaceDN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" w:name="sub_300"/>
      <w:r w:rsidRPr="007012EF">
        <w:rPr>
          <w:rFonts w:ascii="Times New Roman" w:hAnsi="Times New Roman"/>
          <w:bCs/>
          <w:sz w:val="28"/>
          <w:szCs w:val="28"/>
        </w:rPr>
        <w:t xml:space="preserve">III. </w:t>
      </w:r>
      <w:r w:rsidR="00843CAA" w:rsidRPr="007012EF">
        <w:rPr>
          <w:rFonts w:ascii="Times New Roman" w:hAnsi="Times New Roman"/>
          <w:bCs/>
          <w:sz w:val="28"/>
          <w:szCs w:val="28"/>
        </w:rPr>
        <w:t xml:space="preserve">СОСТАВ, ПОСЛЕДОВАТЕЛЬНОСТЬ И СРОКИ ВЫПОЛНЕНИЯ АДМИНИСТРАТИВНЫХ ПРОЦЕДУР </w:t>
      </w:r>
    </w:p>
    <w:bookmarkEnd w:id="8"/>
    <w:p w14:paraId="0DE689D0" w14:textId="77777777" w:rsidR="003C7886" w:rsidRPr="007012EF" w:rsidRDefault="003C7886" w:rsidP="00B92F2F">
      <w:pPr>
        <w:widowControl w:val="0"/>
        <w:autoSpaceDE w:val="0"/>
        <w:autoSpaceDN w:val="0"/>
        <w:jc w:val="center"/>
        <w:outlineLvl w:val="2"/>
        <w:rPr>
          <w:rFonts w:ascii="Times New Roman" w:hAnsi="Times New Roman"/>
          <w:sz w:val="28"/>
          <w:szCs w:val="28"/>
        </w:rPr>
      </w:pPr>
    </w:p>
    <w:p w14:paraId="76311C72" w14:textId="485956B1" w:rsidR="003C7886" w:rsidRPr="007012EF" w:rsidRDefault="003C7886" w:rsidP="00410EAC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7012EF">
        <w:rPr>
          <w:rFonts w:ascii="Times New Roman" w:hAnsi="Times New Roman"/>
          <w:bCs/>
          <w:color w:val="26282F"/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</w:p>
    <w:p w14:paraId="01D1599B" w14:textId="77777777" w:rsidR="00410EAC" w:rsidRPr="007012EF" w:rsidRDefault="00FF2E38" w:rsidP="00410EAC">
      <w:pPr>
        <w:ind w:firstLine="708"/>
        <w:rPr>
          <w:rFonts w:ascii="Times New Roman" w:eastAsia="Calibri" w:hAnsi="Times New Roman"/>
          <w:sz w:val="28"/>
          <w:szCs w:val="28"/>
          <w:lang w:eastAsia="en-US"/>
        </w:rPr>
      </w:pPr>
      <w:r w:rsidRPr="007012E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410EAC" w:rsidRPr="007012EF">
        <w:rPr>
          <w:rFonts w:ascii="Times New Roman" w:eastAsia="Calibri" w:hAnsi="Times New Roman"/>
          <w:sz w:val="28"/>
          <w:szCs w:val="28"/>
          <w:lang w:eastAsia="en-US"/>
        </w:rPr>
        <w:t>9</w:t>
      </w:r>
      <w:r w:rsidRPr="007012EF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="00410EAC" w:rsidRPr="007012EF">
        <w:rPr>
          <w:rFonts w:ascii="Times New Roman" w:eastAsia="Calibri" w:hAnsi="Times New Roman"/>
          <w:sz w:val="28"/>
          <w:szCs w:val="28"/>
          <w:lang w:eastAsia="en-US"/>
        </w:rPr>
        <w:t>Перечень административных процедур, осуществляемых при предоставлении муниципальной услуги:</w:t>
      </w:r>
    </w:p>
    <w:p w14:paraId="5994B64B" w14:textId="72A4377E" w:rsidR="00FF2E38" w:rsidRPr="007012EF" w:rsidRDefault="007012EF" w:rsidP="00FF2E38">
      <w:pPr>
        <w:ind w:firstLine="708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1) </w:t>
      </w:r>
      <w:r w:rsidR="00FF2E38" w:rsidRPr="007012EF">
        <w:rPr>
          <w:rFonts w:ascii="Times New Roman" w:eastAsia="Calibri" w:hAnsi="Times New Roman"/>
          <w:sz w:val="28"/>
          <w:szCs w:val="28"/>
          <w:lang w:eastAsia="en-US"/>
        </w:rPr>
        <w:t>профилирование заявителя;</w:t>
      </w:r>
    </w:p>
    <w:p w14:paraId="392242F3" w14:textId="77777777" w:rsidR="00FF2E38" w:rsidRPr="007012EF" w:rsidRDefault="00FF2E38" w:rsidP="00FF2E38">
      <w:pPr>
        <w:ind w:firstLine="709"/>
        <w:rPr>
          <w:rFonts w:ascii="Times New Roman" w:hAnsi="Times New Roman"/>
          <w:sz w:val="28"/>
          <w:szCs w:val="28"/>
          <w:lang w:bidi="ru-RU"/>
        </w:rPr>
      </w:pPr>
      <w:r w:rsidRPr="007012EF">
        <w:rPr>
          <w:rFonts w:ascii="Times New Roman" w:hAnsi="Times New Roman"/>
          <w:sz w:val="28"/>
          <w:szCs w:val="28"/>
        </w:rPr>
        <w:t xml:space="preserve">2) </w:t>
      </w:r>
      <w:r w:rsidRPr="007012EF">
        <w:rPr>
          <w:rFonts w:ascii="Times New Roman" w:hAnsi="Times New Roman"/>
          <w:sz w:val="28"/>
          <w:szCs w:val="28"/>
          <w:lang w:bidi="ru-RU"/>
        </w:rPr>
        <w:t>прием запроса и документов и (или) информации, необходимых для предоставления муниципальной услуги;</w:t>
      </w:r>
    </w:p>
    <w:p w14:paraId="726F26BC" w14:textId="08D582E3" w:rsidR="00FF2E38" w:rsidRPr="007012EF" w:rsidRDefault="007012EF" w:rsidP="00FF2E38">
      <w:pPr>
        <w:ind w:firstLine="709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3) </w:t>
      </w:r>
      <w:r w:rsidR="00FF2E38" w:rsidRPr="007012EF">
        <w:rPr>
          <w:rFonts w:ascii="Times New Roman" w:hAnsi="Times New Roman"/>
          <w:sz w:val="28"/>
          <w:szCs w:val="28"/>
          <w:lang w:bidi="ru-RU"/>
        </w:rPr>
        <w:t>межведомственное информационное взаимодействие;</w:t>
      </w:r>
    </w:p>
    <w:p w14:paraId="2D2DFEEC" w14:textId="77777777" w:rsidR="00FF2E38" w:rsidRPr="007012EF" w:rsidRDefault="00FF2E38" w:rsidP="00FF2E38">
      <w:pPr>
        <w:ind w:firstLine="709"/>
        <w:rPr>
          <w:rFonts w:ascii="Times New Roman" w:hAnsi="Times New Roman"/>
          <w:sz w:val="28"/>
          <w:szCs w:val="28"/>
          <w:lang w:bidi="ru-RU"/>
        </w:rPr>
      </w:pPr>
      <w:r w:rsidRPr="007012EF">
        <w:rPr>
          <w:rFonts w:ascii="Times New Roman" w:hAnsi="Times New Roman"/>
          <w:sz w:val="28"/>
          <w:szCs w:val="28"/>
          <w:lang w:bidi="ru-RU"/>
        </w:rPr>
        <w:t>4) принятие решения о предоставлении (об отказе в предоставлении) муниципальной услуги;</w:t>
      </w:r>
    </w:p>
    <w:p w14:paraId="58996AB1" w14:textId="322C2C5A" w:rsidR="00FF2E38" w:rsidRPr="007012EF" w:rsidRDefault="007012EF" w:rsidP="00FF2E38">
      <w:pPr>
        <w:ind w:firstLine="709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5) </w:t>
      </w:r>
      <w:r w:rsidR="00FF2E38" w:rsidRPr="007012EF">
        <w:rPr>
          <w:rFonts w:ascii="Times New Roman" w:hAnsi="Times New Roman"/>
          <w:sz w:val="28"/>
          <w:szCs w:val="28"/>
          <w:lang w:bidi="ru-RU"/>
        </w:rPr>
        <w:t>предоставление результата муниципальной услуги</w:t>
      </w:r>
      <w:r w:rsidR="00F927B4" w:rsidRPr="007012EF">
        <w:rPr>
          <w:rFonts w:ascii="Times New Roman" w:hAnsi="Times New Roman"/>
          <w:sz w:val="28"/>
          <w:szCs w:val="28"/>
          <w:lang w:bidi="ru-RU"/>
        </w:rPr>
        <w:t>;</w:t>
      </w:r>
    </w:p>
    <w:p w14:paraId="7BFD1609" w14:textId="59F15A42" w:rsidR="004B1992" w:rsidRPr="007012EF" w:rsidRDefault="004B1992" w:rsidP="00F927B4">
      <w:pPr>
        <w:ind w:firstLine="709"/>
        <w:rPr>
          <w:rFonts w:ascii="Times New Roman" w:hAnsi="Times New Roman"/>
          <w:sz w:val="28"/>
          <w:szCs w:val="28"/>
          <w:lang w:bidi="ru-RU"/>
        </w:rPr>
      </w:pPr>
      <w:r w:rsidRPr="007012EF">
        <w:rPr>
          <w:rFonts w:ascii="Times New Roman" w:hAnsi="Times New Roman"/>
          <w:sz w:val="28"/>
          <w:szCs w:val="28"/>
          <w:lang w:bidi="ru-RU"/>
        </w:rPr>
        <w:t>6)</w:t>
      </w:r>
      <w:r w:rsidR="00F927B4" w:rsidRPr="007012EF">
        <w:t xml:space="preserve"> </w:t>
      </w:r>
      <w:bookmarkStart w:id="9" w:name="_Hlk232773798"/>
      <w:r w:rsidR="00F927B4" w:rsidRPr="007012EF">
        <w:rPr>
          <w:rFonts w:ascii="Times New Roman" w:hAnsi="Times New Roman"/>
          <w:sz w:val="28"/>
          <w:szCs w:val="28"/>
          <w:lang w:bidi="ru-RU"/>
        </w:rPr>
        <w:t>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</w:t>
      </w:r>
      <w:r w:rsidR="00843CAA" w:rsidRPr="007012EF">
        <w:rPr>
          <w:rFonts w:ascii="Times New Roman" w:hAnsi="Times New Roman"/>
          <w:sz w:val="28"/>
          <w:szCs w:val="28"/>
          <w:lang w:bidi="ru-RU"/>
        </w:rPr>
        <w:t>, законодательства Сахалинской области</w:t>
      </w:r>
      <w:r w:rsidR="00F927B4" w:rsidRPr="007012EF">
        <w:rPr>
          <w:rFonts w:ascii="Times New Roman" w:hAnsi="Times New Roman"/>
          <w:sz w:val="28"/>
          <w:szCs w:val="28"/>
          <w:lang w:bidi="ru-RU"/>
        </w:rPr>
        <w:t xml:space="preserve"> (за исключением требований, которые проверяются в рамках процедуры принятия решения о предоставлении (отказе в предоставлении) муниципальной услуги).</w:t>
      </w:r>
      <w:bookmarkEnd w:id="9"/>
    </w:p>
    <w:p w14:paraId="0B021339" w14:textId="41C994D4" w:rsidR="003C7886" w:rsidRPr="007012EF" w:rsidRDefault="003C7886" w:rsidP="00FF2E38">
      <w:pPr>
        <w:widowControl w:val="0"/>
        <w:autoSpaceDE w:val="0"/>
        <w:autoSpaceDN w:val="0"/>
        <w:ind w:firstLine="0"/>
        <w:outlineLvl w:val="2"/>
        <w:rPr>
          <w:rFonts w:ascii="Times New Roman" w:hAnsi="Times New Roman"/>
          <w:sz w:val="28"/>
          <w:szCs w:val="28"/>
        </w:rPr>
      </w:pPr>
    </w:p>
    <w:p w14:paraId="6CCC7C7B" w14:textId="77777777" w:rsidR="003C7886" w:rsidRPr="007012EF" w:rsidRDefault="003C7886" w:rsidP="00BF6A62">
      <w:pPr>
        <w:keepNext/>
        <w:keepLines/>
        <w:widowControl w:val="0"/>
        <w:tabs>
          <w:tab w:val="left" w:pos="608"/>
        </w:tabs>
        <w:ind w:firstLine="0"/>
        <w:jc w:val="center"/>
        <w:outlineLvl w:val="1"/>
        <w:rPr>
          <w:rFonts w:ascii="Times New Roman" w:hAnsi="Times New Roman"/>
          <w:bCs/>
          <w:sz w:val="28"/>
          <w:szCs w:val="28"/>
          <w:lang w:eastAsia="en-US"/>
        </w:rPr>
      </w:pPr>
      <w:r w:rsidRPr="007012EF">
        <w:rPr>
          <w:rFonts w:ascii="Times New Roman" w:hAnsi="Times New Roman"/>
          <w:bCs/>
          <w:sz w:val="28"/>
          <w:szCs w:val="28"/>
          <w:lang w:bidi="ru-RU"/>
        </w:rPr>
        <w:t>Профилирование заявителя</w:t>
      </w:r>
    </w:p>
    <w:p w14:paraId="7BD06B26" w14:textId="20EDE679" w:rsidR="003C7886" w:rsidRPr="007012EF" w:rsidRDefault="00410EAC" w:rsidP="007012EF">
      <w:pPr>
        <w:ind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30</w:t>
      </w:r>
      <w:r w:rsidR="003C7886" w:rsidRPr="007012EF">
        <w:rPr>
          <w:rFonts w:ascii="Times New Roman" w:hAnsi="Times New Roman"/>
          <w:sz w:val="28"/>
          <w:szCs w:val="28"/>
        </w:rPr>
        <w:t xml:space="preserve">. </w:t>
      </w:r>
      <w:r w:rsidR="003C7886" w:rsidRPr="007012EF">
        <w:rPr>
          <w:rFonts w:ascii="Times New Roman" w:eastAsia="Calibri" w:hAnsi="Times New Roman"/>
          <w:sz w:val="28"/>
          <w:szCs w:val="28"/>
          <w:lang w:eastAsia="en-US"/>
        </w:rPr>
        <w:t>Профилирование заявителя осуществляется путем проведения анкетирования заявителя в целях определения категории (признаков) заявителя.</w:t>
      </w:r>
      <w:r w:rsidR="003C7886" w:rsidRPr="007012EF">
        <w:rPr>
          <w:rFonts w:ascii="Times New Roman" w:hAnsi="Times New Roman"/>
          <w:sz w:val="28"/>
          <w:szCs w:val="28"/>
        </w:rPr>
        <w:t xml:space="preserve"> </w:t>
      </w:r>
    </w:p>
    <w:p w14:paraId="05AB8360" w14:textId="6984408F" w:rsidR="003C7886" w:rsidRPr="007012EF" w:rsidRDefault="00CC333D" w:rsidP="007012EF">
      <w:pPr>
        <w:ind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3</w:t>
      </w:r>
      <w:r w:rsidR="00410EAC" w:rsidRPr="007012EF">
        <w:rPr>
          <w:rFonts w:ascii="Times New Roman" w:hAnsi="Times New Roman"/>
          <w:sz w:val="28"/>
          <w:szCs w:val="28"/>
        </w:rPr>
        <w:t>1</w:t>
      </w:r>
      <w:r w:rsidR="003C7886" w:rsidRPr="007012EF">
        <w:rPr>
          <w:rFonts w:ascii="Times New Roman" w:hAnsi="Times New Roman"/>
          <w:sz w:val="28"/>
          <w:szCs w:val="28"/>
        </w:rPr>
        <w:t xml:space="preserve">. </w:t>
      </w:r>
      <w:r w:rsidRPr="007012EF">
        <w:rPr>
          <w:rFonts w:ascii="Times New Roman" w:hAnsi="Times New Roman"/>
          <w:sz w:val="28"/>
          <w:szCs w:val="28"/>
        </w:rPr>
        <w:t>Профилирование осуществляется в Органе местного самоуправления при личном обращении, с использованием ЕПГУ, РПГУ, ФГИС ЕЦП НСПД, в МФЦ при личном обращении.  Профилирование при подаче заявления о предоставлении муниципальной услуги посредством почтовой связи и электронной почты не осуществляется.</w:t>
      </w:r>
    </w:p>
    <w:p w14:paraId="16140954" w14:textId="4A5035C5" w:rsidR="00EF1254" w:rsidRPr="007012EF" w:rsidRDefault="003C7886" w:rsidP="007012EF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7012EF">
        <w:rPr>
          <w:rFonts w:ascii="Times New Roman" w:hAnsi="Times New Roman"/>
          <w:sz w:val="28"/>
          <w:szCs w:val="28"/>
        </w:rPr>
        <w:t>3</w:t>
      </w:r>
      <w:r w:rsidR="00410EAC" w:rsidRPr="007012EF">
        <w:rPr>
          <w:rFonts w:ascii="Times New Roman" w:hAnsi="Times New Roman"/>
          <w:sz w:val="28"/>
          <w:szCs w:val="28"/>
        </w:rPr>
        <w:t>2</w:t>
      </w:r>
      <w:r w:rsidRPr="007012EF">
        <w:rPr>
          <w:rFonts w:ascii="Times New Roman" w:hAnsi="Times New Roman"/>
          <w:sz w:val="28"/>
          <w:szCs w:val="28"/>
        </w:rPr>
        <w:t xml:space="preserve">. </w:t>
      </w:r>
      <w:r w:rsidRPr="007012EF">
        <w:rPr>
          <w:rFonts w:ascii="Times New Roman" w:eastAsia="Calibri" w:hAnsi="Times New Roman"/>
          <w:sz w:val="28"/>
          <w:szCs w:val="28"/>
          <w:lang w:eastAsia="en-US"/>
        </w:rPr>
        <w:t xml:space="preserve">Идентификатор категорий (признаков) заявителей приведены в </w:t>
      </w:r>
      <w:hyperlink r:id="rId8" w:history="1">
        <w:r w:rsidRPr="007012EF">
          <w:rPr>
            <w:rFonts w:ascii="Times New Roman" w:eastAsia="Calibri" w:hAnsi="Times New Roman"/>
            <w:color w:val="000000"/>
            <w:sz w:val="28"/>
            <w:szCs w:val="28"/>
            <w:lang w:eastAsia="en-US"/>
          </w:rPr>
          <w:t>таблице № 1</w:t>
        </w:r>
      </w:hyperlink>
      <w:r w:rsidRPr="007012EF">
        <w:rPr>
          <w:rFonts w:ascii="Times New Roman" w:eastAsia="Calibri" w:hAnsi="Times New Roman"/>
          <w:sz w:val="28"/>
          <w:szCs w:val="28"/>
          <w:lang w:eastAsia="en-US"/>
        </w:rPr>
        <w:t xml:space="preserve"> приложения № 2 к настоящему Админи</w:t>
      </w:r>
      <w:r w:rsidR="00FF2E38" w:rsidRPr="007012EF">
        <w:rPr>
          <w:rFonts w:ascii="Times New Roman" w:eastAsia="Calibri" w:hAnsi="Times New Roman"/>
          <w:sz w:val="28"/>
          <w:szCs w:val="28"/>
          <w:lang w:eastAsia="en-US"/>
        </w:rPr>
        <w:t>стративному регламенту.</w:t>
      </w:r>
    </w:p>
    <w:p w14:paraId="63BEC503" w14:textId="77777777" w:rsidR="00CC333D" w:rsidRPr="007012EF" w:rsidRDefault="00CC333D" w:rsidP="00410EAC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14:paraId="64CF6618" w14:textId="77777777" w:rsidR="007012EF" w:rsidRDefault="003C7886" w:rsidP="007012EF">
      <w:pPr>
        <w:widowControl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Cs/>
          <w:color w:val="26282F"/>
          <w:sz w:val="28"/>
          <w:szCs w:val="28"/>
        </w:rPr>
      </w:pPr>
      <w:r w:rsidRPr="007012EF">
        <w:rPr>
          <w:rFonts w:ascii="Times New Roman CYR" w:hAnsi="Times New Roman CYR" w:cs="Times New Roman CYR"/>
          <w:bCs/>
          <w:color w:val="26282F"/>
          <w:sz w:val="28"/>
          <w:szCs w:val="28"/>
        </w:rPr>
        <w:t>Прием запроса и документов и (или) информации, необходимых для предоставления муниципальной услуги</w:t>
      </w:r>
    </w:p>
    <w:p w14:paraId="778295E0" w14:textId="77777777" w:rsidR="007012EF" w:rsidRDefault="00436CC3" w:rsidP="007012EF">
      <w:pPr>
        <w:widowControl w:val="0"/>
        <w:autoSpaceDE w:val="0"/>
        <w:autoSpaceDN w:val="0"/>
        <w:adjustRightInd w:val="0"/>
        <w:ind w:firstLine="709"/>
        <w:outlineLvl w:val="0"/>
        <w:rPr>
          <w:rFonts w:ascii="Times New Roman CYR" w:hAnsi="Times New Roman CYR" w:cs="Times New Roman CYR"/>
          <w:bCs/>
          <w:color w:val="26282F"/>
          <w:sz w:val="28"/>
          <w:szCs w:val="28"/>
        </w:rPr>
      </w:pPr>
      <w:r w:rsidRPr="007012EF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="00410EAC" w:rsidRPr="007012EF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Pr="007012EF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Pr="007012EF">
        <w:rPr>
          <w:rFonts w:ascii="Times New Roman" w:hAnsi="Times New Roman"/>
          <w:bCs/>
          <w:sz w:val="28"/>
          <w:szCs w:val="28"/>
        </w:rPr>
        <w:t xml:space="preserve">Сведения о составе запроса и перечня документов и (или) информации, необходимых для предоставления муниципальной услуги, в соответствии с категориями (признаками) заявителя, а также способов подачи указанного запроса, документов и (или) информации, приведены в таблице № </w:t>
      </w:r>
      <w:r w:rsidRPr="007012EF">
        <w:rPr>
          <w:rFonts w:ascii="Times New Roman" w:hAnsi="Times New Roman"/>
          <w:bCs/>
          <w:sz w:val="28"/>
          <w:szCs w:val="28"/>
        </w:rPr>
        <w:lastRenderedPageBreak/>
        <w:t xml:space="preserve">2 приложения № 2 к настоящему Административному регламенту. </w:t>
      </w:r>
    </w:p>
    <w:p w14:paraId="03E73F3F" w14:textId="45DE2D74" w:rsidR="00436CC3" w:rsidRPr="007012EF" w:rsidRDefault="00436CC3" w:rsidP="007012EF">
      <w:pPr>
        <w:widowControl w:val="0"/>
        <w:autoSpaceDE w:val="0"/>
        <w:autoSpaceDN w:val="0"/>
        <w:adjustRightInd w:val="0"/>
        <w:ind w:firstLine="709"/>
        <w:outlineLvl w:val="0"/>
        <w:rPr>
          <w:rFonts w:ascii="Times New Roman CYR" w:hAnsi="Times New Roman CYR" w:cs="Times New Roman CYR"/>
          <w:bCs/>
          <w:color w:val="26282F"/>
          <w:sz w:val="28"/>
          <w:szCs w:val="28"/>
        </w:rPr>
      </w:pPr>
      <w:r w:rsidRPr="007012EF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="00410EAC" w:rsidRPr="007012EF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7012EF">
        <w:rPr>
          <w:rFonts w:ascii="Times New Roman" w:eastAsia="Calibri" w:hAnsi="Times New Roman"/>
          <w:sz w:val="28"/>
          <w:szCs w:val="28"/>
          <w:lang w:eastAsia="en-US"/>
        </w:rPr>
        <w:t>.Способами установления личности заявителя (представителя заявителя) является:</w:t>
      </w:r>
    </w:p>
    <w:p w14:paraId="597215AC" w14:textId="65714C06" w:rsidR="00436CC3" w:rsidRPr="007012EF" w:rsidRDefault="007012EF" w:rsidP="007012EF">
      <w:pPr>
        <w:tabs>
          <w:tab w:val="left" w:pos="709"/>
        </w:tabs>
        <w:ind w:firstLine="709"/>
        <w:contextualSpacing/>
        <w:rPr>
          <w:rFonts w:ascii="Times New Roman" w:hAnsi="Times New Roman"/>
          <w:noProof/>
          <w:sz w:val="28"/>
          <w:szCs w:val="28"/>
          <w:lang w:eastAsia="en-US"/>
        </w:rPr>
      </w:pPr>
      <w:r>
        <w:rPr>
          <w:rFonts w:ascii="Times New Roman" w:hAnsi="Times New Roman"/>
          <w:noProof/>
          <w:sz w:val="28"/>
          <w:szCs w:val="28"/>
          <w:lang w:eastAsia="en-US"/>
        </w:rPr>
        <w:t>а)</w:t>
      </w:r>
      <w:r w:rsidR="00436CC3" w:rsidRPr="007012EF">
        <w:rPr>
          <w:rFonts w:ascii="Times New Roman" w:hAnsi="Times New Roman"/>
          <w:noProof/>
          <w:sz w:val="28"/>
          <w:szCs w:val="28"/>
          <w:lang w:eastAsia="en-US"/>
        </w:rPr>
        <w:t xml:space="preserve"> посредством почтового отправления – установление личности на основании заверенной копии документа, удостоверяющего личность;</w:t>
      </w:r>
    </w:p>
    <w:p w14:paraId="7CE739F7" w14:textId="77777777" w:rsidR="007012EF" w:rsidRDefault="00436CC3" w:rsidP="007012EF">
      <w:pPr>
        <w:tabs>
          <w:tab w:val="left" w:pos="709"/>
        </w:tabs>
        <w:ind w:firstLine="709"/>
        <w:contextualSpacing/>
        <w:rPr>
          <w:rFonts w:ascii="Times New Roman" w:hAnsi="Times New Roman"/>
          <w:noProof/>
          <w:sz w:val="28"/>
          <w:szCs w:val="28"/>
          <w:lang w:eastAsia="en-US"/>
        </w:rPr>
      </w:pPr>
      <w:r w:rsidRPr="007012EF">
        <w:rPr>
          <w:rFonts w:ascii="Times New Roman" w:hAnsi="Times New Roman"/>
          <w:noProof/>
          <w:sz w:val="28"/>
          <w:szCs w:val="28"/>
          <w:lang w:eastAsia="en-US"/>
        </w:rPr>
        <w:t>б) посредством ЕПГУ, РПГУ, ФГИС ЕЦП НСПД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(далее – ЕСИА) из состава соответствующих данных указанной учетной записи и могут быть проверены путем направления запроса с использованием системы единой системы ид</w:t>
      </w:r>
      <w:r w:rsidR="007012EF">
        <w:rPr>
          <w:rFonts w:ascii="Times New Roman" w:hAnsi="Times New Roman"/>
          <w:noProof/>
          <w:sz w:val="28"/>
          <w:szCs w:val="28"/>
          <w:lang w:eastAsia="en-US"/>
        </w:rPr>
        <w:t>ентификации и аутентификации;</w:t>
      </w:r>
    </w:p>
    <w:p w14:paraId="55485B71" w14:textId="719504D4" w:rsidR="00CC333D" w:rsidRPr="007012EF" w:rsidRDefault="00CC333D" w:rsidP="007012EF">
      <w:pPr>
        <w:tabs>
          <w:tab w:val="left" w:pos="709"/>
        </w:tabs>
        <w:ind w:firstLine="709"/>
        <w:contextualSpacing/>
        <w:rPr>
          <w:rFonts w:ascii="Times New Roman" w:hAnsi="Times New Roman"/>
          <w:noProof/>
          <w:sz w:val="28"/>
          <w:szCs w:val="28"/>
          <w:lang w:eastAsia="en-US"/>
        </w:rPr>
      </w:pPr>
      <w:r w:rsidRPr="007012EF">
        <w:rPr>
          <w:rFonts w:ascii="Times New Roman" w:hAnsi="Times New Roman"/>
          <w:noProof/>
          <w:sz w:val="28"/>
          <w:szCs w:val="28"/>
          <w:lang w:eastAsia="en-US"/>
        </w:rPr>
        <w:t>в) в Органе местного самоуправления при личном обращении, в МФЦ – документ, удостоверяющий личность;</w:t>
      </w:r>
    </w:p>
    <w:p w14:paraId="55B7FF02" w14:textId="1ACBD1F8" w:rsidR="00436CC3" w:rsidRPr="007012EF" w:rsidRDefault="00436CC3" w:rsidP="007012EF">
      <w:pPr>
        <w:tabs>
          <w:tab w:val="left" w:pos="709"/>
        </w:tabs>
        <w:ind w:firstLine="709"/>
        <w:contextualSpacing/>
        <w:rPr>
          <w:rFonts w:ascii="Times New Roman" w:hAnsi="Times New Roman"/>
          <w:noProof/>
          <w:sz w:val="28"/>
          <w:szCs w:val="28"/>
          <w:lang w:eastAsia="en-US"/>
        </w:rPr>
      </w:pPr>
      <w:r w:rsidRPr="007012EF">
        <w:rPr>
          <w:rFonts w:ascii="Times New Roman" w:hAnsi="Times New Roman"/>
          <w:noProof/>
          <w:sz w:val="28"/>
          <w:szCs w:val="28"/>
          <w:lang w:eastAsia="en-US"/>
        </w:rPr>
        <w:t>г) посредством электронной почты – установление личности на основании заверенной копии документа, удостоверяющего личность</w:t>
      </w:r>
      <w:r w:rsidR="00410EAC" w:rsidRPr="007012EF">
        <w:rPr>
          <w:rFonts w:ascii="Times New Roman" w:hAnsi="Times New Roman"/>
          <w:noProof/>
          <w:sz w:val="28"/>
          <w:szCs w:val="28"/>
          <w:lang w:eastAsia="en-US"/>
        </w:rPr>
        <w:t>.</w:t>
      </w:r>
    </w:p>
    <w:p w14:paraId="0EBEDF26" w14:textId="325CDC98" w:rsidR="00436CC3" w:rsidRPr="007012EF" w:rsidRDefault="00436CC3" w:rsidP="007012EF">
      <w:pPr>
        <w:tabs>
          <w:tab w:val="left" w:pos="709"/>
        </w:tabs>
        <w:ind w:firstLine="709"/>
        <w:contextualSpacing/>
        <w:rPr>
          <w:rFonts w:ascii="Times New Roman" w:hAnsi="Times New Roman"/>
          <w:sz w:val="28"/>
          <w:szCs w:val="28"/>
          <w:lang w:eastAsia="en-US"/>
        </w:rPr>
      </w:pPr>
      <w:r w:rsidRPr="007012EF">
        <w:rPr>
          <w:rFonts w:ascii="Times New Roman" w:hAnsi="Times New Roman"/>
          <w:noProof/>
          <w:sz w:val="28"/>
          <w:szCs w:val="28"/>
          <w:lang w:eastAsia="en-US"/>
        </w:rPr>
        <w:t>3</w:t>
      </w:r>
      <w:r w:rsidR="00410EAC" w:rsidRPr="007012EF">
        <w:rPr>
          <w:rFonts w:ascii="Times New Roman" w:hAnsi="Times New Roman"/>
          <w:noProof/>
          <w:sz w:val="28"/>
          <w:szCs w:val="28"/>
          <w:lang w:eastAsia="en-US"/>
        </w:rPr>
        <w:t>5</w:t>
      </w:r>
      <w:r w:rsidRPr="007012EF">
        <w:rPr>
          <w:rFonts w:ascii="Times New Roman" w:hAnsi="Times New Roman"/>
          <w:noProof/>
          <w:sz w:val="28"/>
          <w:szCs w:val="28"/>
          <w:lang w:eastAsia="en-US"/>
        </w:rPr>
        <w:t>. Основания для принятия решения об отказе в приеме запроса и документов и (или) информации приведены в таблице № 3 приложения № 2 к настоящему Административному регламенту</w:t>
      </w:r>
      <w:r w:rsidRPr="007012EF">
        <w:rPr>
          <w:rFonts w:ascii="Times New Roman" w:hAnsi="Times New Roman"/>
          <w:sz w:val="28"/>
          <w:szCs w:val="28"/>
          <w:lang w:eastAsia="en-US"/>
        </w:rPr>
        <w:t xml:space="preserve">. </w:t>
      </w:r>
    </w:p>
    <w:p w14:paraId="2EE6F701" w14:textId="7D7257FC" w:rsidR="00410EAC" w:rsidRPr="007012EF" w:rsidRDefault="00410EAC" w:rsidP="007012EF">
      <w:pPr>
        <w:tabs>
          <w:tab w:val="left" w:pos="709"/>
        </w:tabs>
        <w:ind w:firstLine="709"/>
        <w:contextualSpacing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 xml:space="preserve">36. </w:t>
      </w:r>
      <w:r w:rsidR="000C6CE4" w:rsidRPr="007012EF">
        <w:rPr>
          <w:rFonts w:ascii="Times New Roman" w:hAnsi="Times New Roman"/>
          <w:sz w:val="28"/>
          <w:szCs w:val="28"/>
        </w:rPr>
        <w:t xml:space="preserve">Муниципальная услуга предусматривает возможность приема запроса и документов и (или) информации, необходимых для предоставления муниципальной услуги,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</w:t>
      </w:r>
      <w:r w:rsidRPr="007012EF">
        <w:rPr>
          <w:rFonts w:ascii="Times New Roman" w:hAnsi="Times New Roman"/>
          <w:sz w:val="28"/>
          <w:szCs w:val="28"/>
        </w:rPr>
        <w:t>в соответствии с соглашением о взаимодействии в МФЦ, а также посредством ЕПГУ, РПГУ, ФГИС ЕЦП НСПД, почтового отправления</w:t>
      </w:r>
      <w:r w:rsidR="007B74B0" w:rsidRPr="007012EF">
        <w:rPr>
          <w:rFonts w:ascii="Times New Roman" w:hAnsi="Times New Roman"/>
          <w:sz w:val="28"/>
          <w:szCs w:val="28"/>
        </w:rPr>
        <w:t>, электронной почты</w:t>
      </w:r>
      <w:r w:rsidRPr="007012EF">
        <w:rPr>
          <w:rFonts w:ascii="Times New Roman" w:hAnsi="Times New Roman"/>
          <w:sz w:val="28"/>
          <w:szCs w:val="28"/>
        </w:rPr>
        <w:t xml:space="preserve">. </w:t>
      </w:r>
    </w:p>
    <w:p w14:paraId="6D9EAE76" w14:textId="0F0431B1" w:rsidR="00410EAC" w:rsidRPr="007012EF" w:rsidRDefault="00410EAC" w:rsidP="007012EF">
      <w:pPr>
        <w:tabs>
          <w:tab w:val="left" w:pos="709"/>
        </w:tabs>
        <w:ind w:firstLine="709"/>
        <w:contextualSpacing/>
        <w:rPr>
          <w:rFonts w:ascii="Times New Roman" w:hAnsi="Times New Roman"/>
          <w:bCs/>
          <w:sz w:val="28"/>
          <w:szCs w:val="28"/>
        </w:rPr>
      </w:pPr>
      <w:r w:rsidRPr="007012EF">
        <w:rPr>
          <w:rFonts w:ascii="Times New Roman" w:hAnsi="Times New Roman"/>
          <w:bCs/>
          <w:sz w:val="28"/>
          <w:szCs w:val="28"/>
        </w:rPr>
        <w:t>3</w:t>
      </w:r>
      <w:r w:rsidR="007B74B0" w:rsidRPr="007012EF">
        <w:rPr>
          <w:rFonts w:ascii="Times New Roman" w:hAnsi="Times New Roman"/>
          <w:bCs/>
          <w:sz w:val="28"/>
          <w:szCs w:val="28"/>
        </w:rPr>
        <w:t>7</w:t>
      </w:r>
      <w:r w:rsidRPr="007012EF">
        <w:rPr>
          <w:rFonts w:ascii="Times New Roman" w:hAnsi="Times New Roman"/>
          <w:bCs/>
          <w:sz w:val="28"/>
          <w:szCs w:val="28"/>
        </w:rPr>
        <w:t>. Срок регистрации запроса и документов и (или) информации, необходимых для предоставления муниципальной услуги, осуществляется в день его поступления в Орган местного самоуправления.</w:t>
      </w:r>
    </w:p>
    <w:p w14:paraId="16140967" w14:textId="0D10F47C" w:rsidR="00EF1254" w:rsidRPr="007012EF" w:rsidRDefault="00EF1254" w:rsidP="007012EF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14:paraId="218D66BD" w14:textId="77777777" w:rsidR="00D63E68" w:rsidRPr="007012EF" w:rsidRDefault="00D63E68" w:rsidP="007012EF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color w:val="26282F"/>
          <w:sz w:val="28"/>
          <w:szCs w:val="28"/>
        </w:rPr>
      </w:pPr>
      <w:bookmarkStart w:id="10" w:name="sub_305"/>
      <w:r w:rsidRPr="007012EF">
        <w:rPr>
          <w:rFonts w:ascii="Times New Roman" w:hAnsi="Times New Roman"/>
          <w:bCs/>
          <w:color w:val="26282F"/>
          <w:sz w:val="28"/>
          <w:szCs w:val="28"/>
        </w:rPr>
        <w:t>Межведомственное информационное взаимодействие</w:t>
      </w:r>
    </w:p>
    <w:bookmarkEnd w:id="10"/>
    <w:p w14:paraId="48AB34F4" w14:textId="11DD4710" w:rsidR="00D63E68" w:rsidRPr="007012EF" w:rsidRDefault="00D63E68" w:rsidP="007012EF">
      <w:pPr>
        <w:ind w:firstLine="709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012EF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="007B74B0" w:rsidRPr="007012EF">
        <w:rPr>
          <w:rFonts w:ascii="Times New Roman" w:eastAsia="Calibri" w:hAnsi="Times New Roman"/>
          <w:sz w:val="28"/>
          <w:szCs w:val="28"/>
          <w:lang w:eastAsia="en-US"/>
        </w:rPr>
        <w:t>8</w:t>
      </w:r>
      <w:r w:rsidRPr="007012EF">
        <w:rPr>
          <w:rFonts w:ascii="Times New Roman" w:eastAsia="Calibri" w:hAnsi="Times New Roman"/>
          <w:sz w:val="28"/>
          <w:szCs w:val="28"/>
          <w:lang w:eastAsia="en-US"/>
        </w:rPr>
        <w:t xml:space="preserve">. Наименование органа (организации), в который направляется информационный запрос, наименование используемого вида сведений - при осуществлении межведомственного информационного взаимодействия посредством </w:t>
      </w:r>
      <w:r w:rsidR="00BF6A62" w:rsidRPr="007012EF">
        <w:rPr>
          <w:rFonts w:ascii="Times New Roman" w:eastAsia="Calibri" w:hAnsi="Times New Roman"/>
          <w:sz w:val="28"/>
          <w:szCs w:val="28"/>
          <w:lang w:eastAsia="en-US"/>
        </w:rPr>
        <w:t>СМЭВ</w:t>
      </w:r>
      <w:r w:rsidRPr="007012EF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14:paraId="6B1B5BBD" w14:textId="77777777" w:rsidR="00D63E68" w:rsidRPr="007012EF" w:rsidRDefault="00D63E68" w:rsidP="007012EF">
      <w:pPr>
        <w:ind w:firstLine="708"/>
        <w:rPr>
          <w:rFonts w:ascii="Times New Roman" w:eastAsia="Calibri" w:hAnsi="Times New Roman"/>
          <w:sz w:val="28"/>
          <w:szCs w:val="28"/>
          <w:lang w:eastAsia="en-US" w:bidi="ru-RU"/>
        </w:rPr>
      </w:pPr>
      <w:r w:rsidRPr="007012EF">
        <w:rPr>
          <w:rFonts w:ascii="Times New Roman" w:eastAsia="Calibri" w:hAnsi="Times New Roman"/>
          <w:sz w:val="28"/>
          <w:szCs w:val="28"/>
          <w:lang w:eastAsia="en-US" w:bidi="ru-RU"/>
        </w:rPr>
        <w:t xml:space="preserve"> Федеральная налоговая служба:</w:t>
      </w:r>
    </w:p>
    <w:p w14:paraId="139B5F78" w14:textId="77777777" w:rsidR="00D63E68" w:rsidRPr="007012EF" w:rsidRDefault="00D63E68" w:rsidP="007012EF">
      <w:pPr>
        <w:ind w:firstLine="708"/>
        <w:rPr>
          <w:rFonts w:ascii="Times New Roman" w:eastAsia="Calibri" w:hAnsi="Times New Roman"/>
          <w:sz w:val="28"/>
          <w:szCs w:val="28"/>
          <w:lang w:eastAsia="en-US"/>
        </w:rPr>
      </w:pPr>
      <w:r w:rsidRPr="007012EF">
        <w:rPr>
          <w:rFonts w:ascii="Times New Roman" w:eastAsia="Calibri" w:hAnsi="Times New Roman"/>
          <w:sz w:val="28"/>
          <w:szCs w:val="28"/>
          <w:lang w:eastAsia="en-US" w:bidi="ru-RU"/>
        </w:rPr>
        <w:t>- выписка из ЕГРЮЛ о юридическом лице, являющемся заявителем;</w:t>
      </w:r>
    </w:p>
    <w:p w14:paraId="4AAA312C" w14:textId="77777777" w:rsidR="00D63E68" w:rsidRPr="007012EF" w:rsidRDefault="00D63E68" w:rsidP="007012EF">
      <w:pPr>
        <w:ind w:firstLine="708"/>
        <w:rPr>
          <w:rFonts w:ascii="Times New Roman" w:eastAsia="Calibri" w:hAnsi="Times New Roman"/>
          <w:sz w:val="28"/>
          <w:szCs w:val="28"/>
          <w:lang w:eastAsia="en-US" w:bidi="ru-RU"/>
        </w:rPr>
      </w:pPr>
      <w:r w:rsidRPr="007012EF">
        <w:rPr>
          <w:rFonts w:ascii="Times New Roman" w:eastAsia="Calibri" w:hAnsi="Times New Roman"/>
          <w:sz w:val="28"/>
          <w:szCs w:val="28"/>
          <w:lang w:eastAsia="en-US" w:bidi="ru-RU"/>
        </w:rPr>
        <w:t>- выписка из ЕГРИП в отношении индивидуального предпринимателя.</w:t>
      </w:r>
    </w:p>
    <w:p w14:paraId="7E2D2FC2" w14:textId="77777777" w:rsidR="00D63E68" w:rsidRPr="007012EF" w:rsidRDefault="00D63E68" w:rsidP="007012EF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Федеральная служба государственной регистрации, кадастра и картографии:</w:t>
      </w:r>
    </w:p>
    <w:p w14:paraId="268E3052" w14:textId="77777777" w:rsidR="00D63E68" w:rsidRPr="007012EF" w:rsidRDefault="00D63E68" w:rsidP="007012EF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 xml:space="preserve"> - выписка из Единого государственного реестра недвижимости об объекте недвижимости.</w:t>
      </w:r>
    </w:p>
    <w:p w14:paraId="1EF6E909" w14:textId="77777777" w:rsidR="00436CC3" w:rsidRPr="007012EF" w:rsidRDefault="00436CC3" w:rsidP="007012EF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sz w:val="28"/>
          <w:szCs w:val="28"/>
        </w:rPr>
      </w:pPr>
      <w:r w:rsidRPr="007012EF">
        <w:rPr>
          <w:rFonts w:ascii="Times New Roman CYR" w:hAnsi="Times New Roman CYR" w:cs="Times New Roman CYR"/>
          <w:sz w:val="28"/>
          <w:szCs w:val="28"/>
        </w:rPr>
        <w:t>ГБУ СО «Сахалинский центр государственной кадастровой оценки»:</w:t>
      </w:r>
    </w:p>
    <w:p w14:paraId="0156C90D" w14:textId="77777777" w:rsidR="00436CC3" w:rsidRPr="007012EF" w:rsidRDefault="00436CC3" w:rsidP="007012EF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sz w:val="28"/>
          <w:szCs w:val="28"/>
        </w:rPr>
      </w:pPr>
      <w:r w:rsidRPr="007012EF">
        <w:rPr>
          <w:rFonts w:ascii="Times New Roman CYR" w:hAnsi="Times New Roman CYR" w:cs="Times New Roman CYR"/>
          <w:sz w:val="28"/>
          <w:szCs w:val="28"/>
        </w:rPr>
        <w:lastRenderedPageBreak/>
        <w:t>- правоустанавливающие документы на объект недвижимости.</w:t>
      </w:r>
    </w:p>
    <w:p w14:paraId="66F4E0B4" w14:textId="366AE42D" w:rsidR="00BF6A62" w:rsidRPr="007012EF" w:rsidRDefault="00BF6A62" w:rsidP="007012EF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sz w:val="28"/>
          <w:szCs w:val="28"/>
        </w:rPr>
      </w:pPr>
      <w:r w:rsidRPr="007012EF">
        <w:rPr>
          <w:rFonts w:ascii="Times New Roman CYR" w:hAnsi="Times New Roman CYR" w:cs="Times New Roman CYR"/>
          <w:sz w:val="28"/>
          <w:szCs w:val="28"/>
        </w:rPr>
        <w:t>39. В случае невозможности осуществления межведомственного информационного взаимодействия с использованием СМЭВ, информационные запросы, указанные в пункте 3</w:t>
      </w:r>
      <w:r w:rsidR="00B9524B" w:rsidRPr="007012EF">
        <w:rPr>
          <w:rFonts w:ascii="Times New Roman CYR" w:hAnsi="Times New Roman CYR" w:cs="Times New Roman CYR"/>
          <w:sz w:val="28"/>
          <w:szCs w:val="28"/>
        </w:rPr>
        <w:t>8</w:t>
      </w:r>
      <w:r w:rsidRPr="007012EF">
        <w:rPr>
          <w:rFonts w:ascii="Times New Roman CYR" w:hAnsi="Times New Roman CYR" w:cs="Times New Roman CYR"/>
          <w:sz w:val="28"/>
          <w:szCs w:val="28"/>
        </w:rPr>
        <w:t xml:space="preserve"> направляются на бумажном носителе без использования СМЭВ.</w:t>
      </w:r>
    </w:p>
    <w:p w14:paraId="5B5D5180" w14:textId="77777777" w:rsidR="00BF6A62" w:rsidRPr="007012EF" w:rsidRDefault="00BF6A62" w:rsidP="007012EF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sz w:val="28"/>
          <w:szCs w:val="28"/>
        </w:rPr>
      </w:pPr>
      <w:r w:rsidRPr="007012EF">
        <w:rPr>
          <w:rFonts w:ascii="Times New Roman CYR" w:hAnsi="Times New Roman CYR" w:cs="Times New Roman CYR"/>
          <w:sz w:val="28"/>
          <w:szCs w:val="28"/>
        </w:rPr>
        <w:t>Срок направления информационного запроса - в течение двух рабочих дней со дня регистрации запроса о предоставлении муниципальной услуги с учетом положения пункта 14 настоящего регламента.</w:t>
      </w:r>
    </w:p>
    <w:p w14:paraId="260C7BDC" w14:textId="77777777" w:rsidR="00BF6A62" w:rsidRPr="007012EF" w:rsidRDefault="00BF6A62" w:rsidP="007012EF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sz w:val="28"/>
          <w:szCs w:val="28"/>
        </w:rPr>
      </w:pPr>
      <w:r w:rsidRPr="007012EF">
        <w:rPr>
          <w:rFonts w:ascii="Times New Roman CYR" w:hAnsi="Times New Roman CYR" w:cs="Times New Roman CYR"/>
          <w:sz w:val="28"/>
          <w:szCs w:val="28"/>
        </w:rPr>
        <w:t>Срок получения ответа на информационные запросы не может превышать пять рабочих дней со дня их поступления в орган или организацию, предоставляющие документ и информацию.</w:t>
      </w:r>
    </w:p>
    <w:p w14:paraId="16140978" w14:textId="77777777" w:rsidR="00EF1254" w:rsidRPr="007012EF" w:rsidRDefault="00EF1254" w:rsidP="007012EF">
      <w:pPr>
        <w:widowControl w:val="0"/>
        <w:autoSpaceDE w:val="0"/>
        <w:autoSpaceDN w:val="0"/>
        <w:outlineLvl w:val="2"/>
        <w:rPr>
          <w:rFonts w:ascii="Times New Roman" w:hAnsi="Times New Roman"/>
          <w:sz w:val="28"/>
          <w:szCs w:val="28"/>
        </w:rPr>
      </w:pPr>
    </w:p>
    <w:p w14:paraId="08ED3064" w14:textId="2569C675" w:rsidR="00D63E68" w:rsidRPr="007012EF" w:rsidRDefault="00D63E68" w:rsidP="007012EF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11" w:name="sub_306"/>
      <w:r w:rsidRPr="007012EF">
        <w:rPr>
          <w:rFonts w:ascii="Times New Roman" w:hAnsi="Times New Roman"/>
          <w:noProof/>
          <w:sz w:val="28"/>
          <w:szCs w:val="28"/>
          <w:lang w:eastAsia="en-US"/>
        </w:rPr>
        <w:t xml:space="preserve">Принятие решения о предоставлении (об отказе в предоставлении) </w:t>
      </w:r>
      <w:bookmarkStart w:id="12" w:name="sub_1058"/>
      <w:bookmarkEnd w:id="11"/>
      <w:r w:rsidR="00BF6A62" w:rsidRPr="007012EF">
        <w:rPr>
          <w:rFonts w:ascii="Times New Roman" w:hAnsi="Times New Roman"/>
          <w:noProof/>
          <w:sz w:val="28"/>
          <w:szCs w:val="28"/>
          <w:lang w:eastAsia="en-US"/>
        </w:rPr>
        <w:t>муниципальной услуги</w:t>
      </w:r>
    </w:p>
    <w:bookmarkEnd w:id="12"/>
    <w:p w14:paraId="0D21A653" w14:textId="43BA5031" w:rsidR="00436CC3" w:rsidRPr="007012EF" w:rsidRDefault="00BF6A62" w:rsidP="007012E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40</w:t>
      </w:r>
      <w:r w:rsidR="00436CC3" w:rsidRPr="007012EF">
        <w:rPr>
          <w:rFonts w:ascii="Times New Roman" w:hAnsi="Times New Roman"/>
          <w:sz w:val="28"/>
          <w:szCs w:val="28"/>
        </w:rPr>
        <w:t>. Основания для отказа в предоставлении муниципальной услуги приведены в таблице № 3 приложения № 2 к настоящему Административному регламенту.</w:t>
      </w:r>
    </w:p>
    <w:p w14:paraId="5EF6675D" w14:textId="4B322E04" w:rsidR="00436CC3" w:rsidRPr="007012EF" w:rsidRDefault="00BF6A62" w:rsidP="007012EF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7012EF">
        <w:rPr>
          <w:rFonts w:ascii="Times New Roman" w:eastAsia="Calibri" w:hAnsi="Times New Roman"/>
          <w:sz w:val="28"/>
          <w:szCs w:val="28"/>
          <w:lang w:eastAsia="en-US"/>
        </w:rPr>
        <w:t>41</w:t>
      </w:r>
      <w:r w:rsidR="00436CC3" w:rsidRPr="007012EF">
        <w:rPr>
          <w:rFonts w:ascii="Times New Roman" w:eastAsia="Calibri" w:hAnsi="Times New Roman"/>
          <w:sz w:val="28"/>
          <w:szCs w:val="28"/>
          <w:lang w:eastAsia="en-US"/>
        </w:rPr>
        <w:t xml:space="preserve">. Срок принятия решения о предоставлении (об отказе в предоставлении) муниципальной услуги, исчисляемый с даты получения Органом местного самоуправления всех сведений, необходимых для принятия решения - не более 25 </w:t>
      </w:r>
      <w:r w:rsidR="00CD74A0" w:rsidRPr="007012EF">
        <w:rPr>
          <w:rFonts w:ascii="Times New Roman" w:eastAsia="Calibri" w:hAnsi="Times New Roman"/>
          <w:sz w:val="28"/>
          <w:szCs w:val="28"/>
          <w:lang w:eastAsia="en-US"/>
        </w:rPr>
        <w:t>рабочих</w:t>
      </w:r>
      <w:r w:rsidR="00436CC3" w:rsidRPr="007012EF">
        <w:rPr>
          <w:rFonts w:ascii="Times New Roman" w:eastAsia="Calibri" w:hAnsi="Times New Roman"/>
          <w:sz w:val="28"/>
          <w:szCs w:val="28"/>
          <w:lang w:eastAsia="en-US"/>
        </w:rPr>
        <w:t xml:space="preserve"> дн</w:t>
      </w:r>
      <w:r w:rsidR="00CD74A0" w:rsidRPr="007012EF">
        <w:rPr>
          <w:rFonts w:ascii="Times New Roman" w:eastAsia="Calibri" w:hAnsi="Times New Roman"/>
          <w:sz w:val="28"/>
          <w:szCs w:val="28"/>
          <w:lang w:eastAsia="en-US"/>
        </w:rPr>
        <w:t>ей</w:t>
      </w:r>
      <w:r w:rsidR="00436CC3" w:rsidRPr="007012EF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</w:p>
    <w:p w14:paraId="1614097A" w14:textId="77777777" w:rsidR="00EF1254" w:rsidRPr="007012EF" w:rsidRDefault="00EF1254" w:rsidP="007012EF">
      <w:pPr>
        <w:widowControl w:val="0"/>
        <w:autoSpaceDE w:val="0"/>
        <w:autoSpaceDN w:val="0"/>
        <w:outlineLvl w:val="2"/>
        <w:rPr>
          <w:rFonts w:ascii="Times New Roman" w:hAnsi="Times New Roman"/>
          <w:sz w:val="28"/>
          <w:szCs w:val="28"/>
        </w:rPr>
      </w:pPr>
    </w:p>
    <w:p w14:paraId="1E24E9A6" w14:textId="77777777" w:rsidR="00D63E68" w:rsidRPr="007012EF" w:rsidRDefault="00D63E68" w:rsidP="007012EF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13" w:name="sub_307"/>
      <w:r w:rsidRPr="007012EF">
        <w:rPr>
          <w:rFonts w:ascii="Times New Roman" w:hAnsi="Times New Roman"/>
          <w:sz w:val="28"/>
          <w:szCs w:val="28"/>
        </w:rPr>
        <w:t xml:space="preserve">Предоставление результата муниципальной услуги </w:t>
      </w:r>
    </w:p>
    <w:bookmarkEnd w:id="13"/>
    <w:p w14:paraId="15250591" w14:textId="2971F8B4" w:rsidR="00D63E68" w:rsidRPr="007012EF" w:rsidRDefault="00D63E68" w:rsidP="007012EF">
      <w:pPr>
        <w:widowControl w:val="0"/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="00BF6A62" w:rsidRPr="007012E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7012EF">
        <w:rPr>
          <w:rFonts w:ascii="Times New Roman" w:eastAsia="Calibri" w:hAnsi="Times New Roman"/>
          <w:sz w:val="28"/>
          <w:szCs w:val="28"/>
          <w:lang w:eastAsia="en-US"/>
        </w:rPr>
        <w:t xml:space="preserve">. Независимо от способа предоставления результата муниципальной услуги, срок предоставления заявителю результата муниципальной услуги, исчисляемый со дня принятия решения о предоставлении (об отказе в предоставлении) муниципальной услуги – </w:t>
      </w:r>
      <w:r w:rsidR="002A1247" w:rsidRPr="007012EF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Pr="007012E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BF6A62" w:rsidRPr="007012EF">
        <w:rPr>
          <w:rFonts w:ascii="Times New Roman" w:eastAsia="Calibri" w:hAnsi="Times New Roman"/>
          <w:sz w:val="28"/>
          <w:szCs w:val="28"/>
          <w:lang w:eastAsia="en-US"/>
        </w:rPr>
        <w:t>рабочи</w:t>
      </w:r>
      <w:r w:rsidR="002A1247" w:rsidRPr="007012EF">
        <w:rPr>
          <w:rFonts w:ascii="Times New Roman" w:eastAsia="Calibri" w:hAnsi="Times New Roman"/>
          <w:sz w:val="28"/>
          <w:szCs w:val="28"/>
          <w:lang w:eastAsia="en-US"/>
        </w:rPr>
        <w:t>х</w:t>
      </w:r>
      <w:r w:rsidRPr="007012E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2A1247" w:rsidRPr="007012EF">
        <w:rPr>
          <w:rFonts w:ascii="Times New Roman" w:eastAsia="Calibri" w:hAnsi="Times New Roman"/>
          <w:sz w:val="28"/>
          <w:szCs w:val="28"/>
          <w:lang w:eastAsia="en-US"/>
        </w:rPr>
        <w:t>дней</w:t>
      </w:r>
      <w:r w:rsidRPr="007012EF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</w:p>
    <w:p w14:paraId="4CAA6561" w14:textId="432D16F8" w:rsidR="00BF6A62" w:rsidRPr="007012EF" w:rsidRDefault="00D63E68" w:rsidP="007012EF">
      <w:pPr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012EF">
        <w:rPr>
          <w:rFonts w:ascii="Times New Roman" w:hAnsi="Times New Roman"/>
          <w:sz w:val="28"/>
          <w:szCs w:val="28"/>
        </w:rPr>
        <w:t>4</w:t>
      </w:r>
      <w:r w:rsidR="00BF6A62" w:rsidRPr="007012EF">
        <w:rPr>
          <w:rFonts w:ascii="Times New Roman" w:hAnsi="Times New Roman"/>
          <w:sz w:val="28"/>
          <w:szCs w:val="28"/>
        </w:rPr>
        <w:t>3</w:t>
      </w:r>
      <w:r w:rsidR="00CC333D" w:rsidRPr="007012EF">
        <w:rPr>
          <w:rFonts w:ascii="Times New Roman" w:hAnsi="Times New Roman"/>
          <w:sz w:val="28"/>
          <w:szCs w:val="28"/>
        </w:rPr>
        <w:t>.</w:t>
      </w:r>
      <w:r w:rsidRPr="007012E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F6A62" w:rsidRPr="007012EF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Результат предоставления муниципальной услуги может быть предоставлен по выбору заявителя независимо от его места жительства или места пребывания либо места нахождения</w:t>
      </w:r>
      <w:r w:rsidR="002A1247" w:rsidRPr="007012EF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(для физических лиц, включая индивидуальных предпринимателей) либо места нахождения (для юридических лиц).</w:t>
      </w:r>
    </w:p>
    <w:p w14:paraId="624E06E7" w14:textId="400028C2" w:rsidR="00331525" w:rsidRPr="007012EF" w:rsidRDefault="00331525" w:rsidP="007012EF">
      <w:pPr>
        <w:widowControl w:val="0"/>
        <w:autoSpaceDE w:val="0"/>
        <w:autoSpaceDN w:val="0"/>
        <w:adjustRightInd w:val="0"/>
        <w:ind w:firstLine="568"/>
        <w:outlineLvl w:val="0"/>
        <w:rPr>
          <w:rFonts w:ascii="Times New Roman" w:hAnsi="Times New Roman"/>
          <w:sz w:val="28"/>
          <w:szCs w:val="28"/>
        </w:rPr>
      </w:pPr>
    </w:p>
    <w:p w14:paraId="0A47B433" w14:textId="7D37D064" w:rsidR="00E91ACC" w:rsidRPr="007012EF" w:rsidRDefault="00E91ACC" w:rsidP="007012EF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Описание муниципальной услуги в упреждающем (</w:t>
      </w:r>
      <w:proofErr w:type="spellStart"/>
      <w:r w:rsidRPr="007012EF">
        <w:rPr>
          <w:rFonts w:ascii="Times New Roman" w:hAnsi="Times New Roman"/>
          <w:sz w:val="28"/>
          <w:szCs w:val="28"/>
        </w:rPr>
        <w:t>проактивном</w:t>
      </w:r>
      <w:proofErr w:type="spellEnd"/>
      <w:r w:rsidRPr="007012EF">
        <w:rPr>
          <w:rFonts w:ascii="Times New Roman" w:hAnsi="Times New Roman"/>
          <w:sz w:val="28"/>
          <w:szCs w:val="28"/>
        </w:rPr>
        <w:t>) режиме</w:t>
      </w:r>
    </w:p>
    <w:p w14:paraId="7F64A040" w14:textId="4A14C807" w:rsidR="00184D86" w:rsidRPr="007012EF" w:rsidRDefault="00436CC3" w:rsidP="007012EF">
      <w:pPr>
        <w:widowControl w:val="0"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4</w:t>
      </w:r>
      <w:r w:rsidR="00BF6A62" w:rsidRPr="007012EF">
        <w:rPr>
          <w:rFonts w:ascii="Times New Roman" w:hAnsi="Times New Roman"/>
          <w:sz w:val="28"/>
          <w:szCs w:val="28"/>
        </w:rPr>
        <w:t>4</w:t>
      </w:r>
      <w:r w:rsidRPr="007012EF">
        <w:rPr>
          <w:rFonts w:ascii="Times New Roman" w:hAnsi="Times New Roman"/>
          <w:sz w:val="28"/>
          <w:szCs w:val="28"/>
        </w:rPr>
        <w:t xml:space="preserve">. </w:t>
      </w:r>
      <w:r w:rsidR="00E91ACC" w:rsidRPr="007012EF">
        <w:rPr>
          <w:rFonts w:ascii="Times New Roman" w:hAnsi="Times New Roman"/>
          <w:sz w:val="28"/>
          <w:szCs w:val="28"/>
        </w:rPr>
        <w:t>Предоставление муниципальной услуги в упреждающем (</w:t>
      </w:r>
      <w:proofErr w:type="spellStart"/>
      <w:r w:rsidR="00E91ACC" w:rsidRPr="007012EF">
        <w:rPr>
          <w:rFonts w:ascii="Times New Roman" w:hAnsi="Times New Roman"/>
          <w:sz w:val="28"/>
          <w:szCs w:val="28"/>
        </w:rPr>
        <w:t>проактивном</w:t>
      </w:r>
      <w:proofErr w:type="spellEnd"/>
      <w:r w:rsidR="00E91ACC" w:rsidRPr="007012EF">
        <w:rPr>
          <w:rFonts w:ascii="Times New Roman" w:hAnsi="Times New Roman"/>
          <w:sz w:val="28"/>
          <w:szCs w:val="28"/>
        </w:rPr>
        <w:t>) режиме не предусмотрено.</w:t>
      </w:r>
    </w:p>
    <w:p w14:paraId="46CD0012" w14:textId="77777777" w:rsidR="00F927B4" w:rsidRPr="007012EF" w:rsidRDefault="00F927B4" w:rsidP="007012EF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</w:rPr>
      </w:pPr>
    </w:p>
    <w:p w14:paraId="0240EFD0" w14:textId="0D80B22B" w:rsidR="00184D86" w:rsidRPr="007012EF" w:rsidRDefault="00843CAA" w:rsidP="007012EF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bCs/>
          <w:sz w:val="28"/>
          <w:szCs w:val="28"/>
          <w:lang w:bidi="ru-RU"/>
        </w:rPr>
        <w:t>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Федерации, законодательства Сахалинской области (за исключением требований, которые проверяются в рамках процедуры принятия решения о предоставлении (отказе в предоставлении) муниципальной услуги)</w:t>
      </w:r>
    </w:p>
    <w:p w14:paraId="7AC042DD" w14:textId="37370EF1" w:rsidR="00490A5E" w:rsidRPr="007012EF" w:rsidRDefault="006931A2" w:rsidP="007012EF">
      <w:pPr>
        <w:widowControl w:val="0"/>
        <w:autoSpaceDE w:val="0"/>
        <w:autoSpaceDN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lastRenderedPageBreak/>
        <w:t>4</w:t>
      </w:r>
      <w:r w:rsidR="00BF6A62" w:rsidRPr="007012EF">
        <w:rPr>
          <w:rFonts w:ascii="Times New Roman" w:hAnsi="Times New Roman"/>
          <w:sz w:val="28"/>
          <w:szCs w:val="28"/>
        </w:rPr>
        <w:t>5</w:t>
      </w:r>
      <w:r w:rsidRPr="007012EF">
        <w:rPr>
          <w:rFonts w:ascii="Times New Roman" w:hAnsi="Times New Roman"/>
          <w:sz w:val="28"/>
          <w:szCs w:val="28"/>
        </w:rPr>
        <w:t>.</w:t>
      </w:r>
      <w:r w:rsidR="00490A5E" w:rsidRPr="007012EF">
        <w:rPr>
          <w:rFonts w:ascii="Times New Roman" w:hAnsi="Times New Roman"/>
          <w:sz w:val="28"/>
          <w:szCs w:val="28"/>
        </w:rPr>
        <w:t xml:space="preserve"> Оценка сведений о заявителе проводится на соответствие требованиям, указанным в п. </w:t>
      </w:r>
      <w:r w:rsidR="00D63E68" w:rsidRPr="007012EF">
        <w:rPr>
          <w:rFonts w:ascii="Times New Roman" w:hAnsi="Times New Roman"/>
          <w:sz w:val="28"/>
          <w:szCs w:val="28"/>
        </w:rPr>
        <w:t>4</w:t>
      </w:r>
      <w:r w:rsidR="00490A5E" w:rsidRPr="007012EF">
        <w:rPr>
          <w:rFonts w:ascii="Times New Roman" w:hAnsi="Times New Roman"/>
          <w:sz w:val="28"/>
          <w:szCs w:val="28"/>
        </w:rPr>
        <w:t xml:space="preserve">, </w:t>
      </w:r>
      <w:r w:rsidR="00D63E68" w:rsidRPr="007012EF">
        <w:rPr>
          <w:rFonts w:ascii="Times New Roman" w:hAnsi="Times New Roman"/>
          <w:sz w:val="28"/>
          <w:szCs w:val="28"/>
        </w:rPr>
        <w:t>5</w:t>
      </w:r>
      <w:r w:rsidR="00490A5E" w:rsidRPr="007012E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регламента;</w:t>
      </w:r>
    </w:p>
    <w:p w14:paraId="64A31254" w14:textId="5C18E705" w:rsidR="00490A5E" w:rsidRPr="007012EF" w:rsidRDefault="006931A2" w:rsidP="007012EF">
      <w:pPr>
        <w:widowControl w:val="0"/>
        <w:autoSpaceDE w:val="0"/>
        <w:autoSpaceDN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4</w:t>
      </w:r>
      <w:r w:rsidR="00CC333D" w:rsidRPr="007012EF">
        <w:rPr>
          <w:rFonts w:ascii="Times New Roman" w:hAnsi="Times New Roman"/>
          <w:sz w:val="28"/>
          <w:szCs w:val="28"/>
        </w:rPr>
        <w:t>6</w:t>
      </w:r>
      <w:r w:rsidRPr="007012EF">
        <w:rPr>
          <w:rFonts w:ascii="Times New Roman" w:hAnsi="Times New Roman"/>
          <w:sz w:val="28"/>
          <w:szCs w:val="28"/>
        </w:rPr>
        <w:t>.</w:t>
      </w:r>
      <w:r w:rsidR="00490A5E" w:rsidRPr="007012EF">
        <w:rPr>
          <w:rFonts w:ascii="Times New Roman" w:hAnsi="Times New Roman"/>
          <w:sz w:val="28"/>
          <w:szCs w:val="28"/>
        </w:rPr>
        <w:t xml:space="preserve"> Продолжительность процедуры оценки составляет 60 мин.</w:t>
      </w:r>
    </w:p>
    <w:p w14:paraId="39147FE0" w14:textId="77777777" w:rsidR="00BF6A62" w:rsidRPr="007012EF" w:rsidRDefault="006931A2" w:rsidP="007012EF">
      <w:pPr>
        <w:widowControl w:val="0"/>
        <w:autoSpaceDE w:val="0"/>
        <w:autoSpaceDN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4</w:t>
      </w:r>
      <w:r w:rsidR="00CC333D" w:rsidRPr="007012EF">
        <w:rPr>
          <w:rFonts w:ascii="Times New Roman" w:hAnsi="Times New Roman"/>
          <w:sz w:val="28"/>
          <w:szCs w:val="28"/>
        </w:rPr>
        <w:t>7</w:t>
      </w:r>
      <w:r w:rsidRPr="007012EF">
        <w:rPr>
          <w:rFonts w:ascii="Times New Roman" w:hAnsi="Times New Roman"/>
          <w:sz w:val="28"/>
          <w:szCs w:val="28"/>
        </w:rPr>
        <w:t>.</w:t>
      </w:r>
      <w:r w:rsidR="00490A5E" w:rsidRPr="007012EF">
        <w:rPr>
          <w:rFonts w:ascii="Times New Roman" w:hAnsi="Times New Roman"/>
          <w:sz w:val="28"/>
          <w:szCs w:val="28"/>
        </w:rPr>
        <w:t xml:space="preserve"> </w:t>
      </w:r>
      <w:r w:rsidR="00BF6A62" w:rsidRPr="007012EF">
        <w:rPr>
          <w:rFonts w:ascii="Times New Roman" w:hAnsi="Times New Roman"/>
          <w:sz w:val="28"/>
          <w:szCs w:val="28"/>
        </w:rPr>
        <w:t>Субъектом, проводящим процедуру оценки, является специалист Уполномоченного органа ответственный за предоставление муниципальной услуги;</w:t>
      </w:r>
    </w:p>
    <w:p w14:paraId="627A81ED" w14:textId="1370D41D" w:rsidR="00BF6A62" w:rsidRPr="007012EF" w:rsidRDefault="00BF6A62" w:rsidP="007012EF">
      <w:pPr>
        <w:widowControl w:val="0"/>
        <w:autoSpaceDE w:val="0"/>
        <w:autoSpaceDN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 xml:space="preserve">48. Проведение процедуры оценки осуществляется по адресу: </w:t>
      </w:r>
      <w:proofErr w:type="spellStart"/>
      <w:r w:rsidRPr="007012EF">
        <w:rPr>
          <w:rFonts w:ascii="Times New Roman" w:hAnsi="Times New Roman"/>
          <w:sz w:val="28"/>
          <w:szCs w:val="28"/>
        </w:rPr>
        <w:t>пгт</w:t>
      </w:r>
      <w:proofErr w:type="spellEnd"/>
      <w:r w:rsidRPr="007012EF">
        <w:rPr>
          <w:rFonts w:ascii="Times New Roman" w:hAnsi="Times New Roman"/>
          <w:sz w:val="28"/>
          <w:szCs w:val="28"/>
        </w:rPr>
        <w:t xml:space="preserve">. Ноглики, ул. Советская, д. 15, </w:t>
      </w:r>
      <w:proofErr w:type="spellStart"/>
      <w:r w:rsidRPr="007012EF">
        <w:rPr>
          <w:rFonts w:ascii="Times New Roman" w:hAnsi="Times New Roman"/>
          <w:sz w:val="28"/>
          <w:szCs w:val="28"/>
        </w:rPr>
        <w:t>каб</w:t>
      </w:r>
      <w:proofErr w:type="spellEnd"/>
      <w:r w:rsidRPr="007012EF">
        <w:rPr>
          <w:rFonts w:ascii="Times New Roman" w:hAnsi="Times New Roman"/>
          <w:sz w:val="28"/>
          <w:szCs w:val="28"/>
        </w:rPr>
        <w:t>. 306.</w:t>
      </w:r>
    </w:p>
    <w:p w14:paraId="6C82B1D1" w14:textId="10D73ADD" w:rsidR="0048536B" w:rsidRPr="007012EF" w:rsidRDefault="0048536B" w:rsidP="007012EF">
      <w:pPr>
        <w:widowControl w:val="0"/>
        <w:autoSpaceDE w:val="0"/>
        <w:autoSpaceDN w:val="0"/>
        <w:outlineLvl w:val="1"/>
        <w:rPr>
          <w:rFonts w:ascii="Times New Roman" w:hAnsi="Times New Roman"/>
        </w:rPr>
      </w:pPr>
    </w:p>
    <w:p w14:paraId="4660FAD8" w14:textId="2442CD7A" w:rsidR="00D63E68" w:rsidRPr="007012EF" w:rsidRDefault="004B1992" w:rsidP="007012EF">
      <w:pPr>
        <w:widowControl w:val="0"/>
        <w:autoSpaceDE w:val="0"/>
        <w:autoSpaceDN w:val="0"/>
        <w:ind w:firstLine="0"/>
        <w:jc w:val="center"/>
        <w:outlineLvl w:val="2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  <w:lang w:val="en-US"/>
        </w:rPr>
        <w:t>IV</w:t>
      </w:r>
      <w:r w:rsidRPr="007012EF">
        <w:rPr>
          <w:rFonts w:ascii="Times New Roman" w:hAnsi="Times New Roman"/>
          <w:sz w:val="28"/>
          <w:szCs w:val="28"/>
        </w:rPr>
        <w:t xml:space="preserve">. </w:t>
      </w:r>
      <w:r w:rsidR="00843CAA" w:rsidRPr="007012EF">
        <w:rPr>
          <w:rFonts w:ascii="Times New Roman" w:hAnsi="Times New Roman"/>
          <w:sz w:val="28"/>
          <w:szCs w:val="28"/>
        </w:rPr>
        <w:t xml:space="preserve">СПОСОБЫ ИНФОРМИРОВАНИЯ ЗАЯВИТЕЛЯ ОБ ИЗМЕНЕНИИ СТАТУСА РАССМОТРЕНИЯ ЗАПРОСА О ПРЕДОСТАВЛЕНИИ МУНИЦИПАЛЬНОЙ УСЛУГИ </w:t>
      </w:r>
    </w:p>
    <w:p w14:paraId="11841A0C" w14:textId="77777777" w:rsidR="00D63E68" w:rsidRPr="007012EF" w:rsidRDefault="00D63E68" w:rsidP="007012EF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14:paraId="13E7EF37" w14:textId="34C7CD43" w:rsidR="00D63E68" w:rsidRPr="007012EF" w:rsidRDefault="00CC333D" w:rsidP="007012E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eastAsia="Calibri" w:hAnsi="Times New Roman"/>
          <w:sz w:val="28"/>
          <w:szCs w:val="28"/>
          <w:lang w:eastAsia="en-US"/>
        </w:rPr>
        <w:t>49</w:t>
      </w:r>
      <w:r w:rsidR="00D63E68" w:rsidRPr="007012EF">
        <w:rPr>
          <w:rFonts w:ascii="Times New Roman" w:eastAsia="Calibri" w:hAnsi="Times New Roman"/>
          <w:sz w:val="28"/>
          <w:szCs w:val="28"/>
          <w:lang w:eastAsia="en-US"/>
        </w:rPr>
        <w:t xml:space="preserve">. Способом информирования заявителя об изменении статуса рассмотрения заявления является направление такой информации посредством ЕПГУ, РПГУ, ФГИС ЕЦП НСПД, </w:t>
      </w:r>
      <w:r w:rsidR="00D63E68" w:rsidRPr="007012EF">
        <w:rPr>
          <w:rFonts w:ascii="Times New Roman" w:hAnsi="Times New Roman"/>
          <w:sz w:val="28"/>
          <w:szCs w:val="28"/>
        </w:rPr>
        <w:t>а также посредством телефонной связи, почтового отправления или электронной почте по выбору заявителя.</w:t>
      </w:r>
    </w:p>
    <w:p w14:paraId="35384743" w14:textId="35A0C949" w:rsidR="00CE3BC4" w:rsidRPr="007012EF" w:rsidRDefault="00CE3BC4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7456D041" w14:textId="09F30034" w:rsidR="00CE3BC4" w:rsidRPr="007012EF" w:rsidRDefault="00CE3BC4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4A5B8CC1" w14:textId="73732810" w:rsidR="00CE3BC4" w:rsidRPr="007012EF" w:rsidRDefault="00CE3BC4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23D4DD15" w14:textId="4F5BE517" w:rsidR="00CE3BC4" w:rsidRPr="007012EF" w:rsidRDefault="00CE3BC4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13709087" w14:textId="397C023B" w:rsidR="00CE3BC4" w:rsidRPr="007012EF" w:rsidRDefault="00CE3BC4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656E69D9" w14:textId="2B59B597" w:rsidR="00CE3BC4" w:rsidRPr="007012EF" w:rsidRDefault="00CE3BC4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3D110F6B" w14:textId="77777777" w:rsidR="00BF6A62" w:rsidRPr="007012EF" w:rsidRDefault="00BF6A62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7B75E418" w14:textId="77777777" w:rsidR="00BF6A62" w:rsidRPr="007012EF" w:rsidRDefault="00BF6A62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7A8638AB" w14:textId="77777777" w:rsidR="00BF6A62" w:rsidRPr="007012EF" w:rsidRDefault="00BF6A62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4759115D" w14:textId="77777777" w:rsidR="00BF6A62" w:rsidRPr="007012EF" w:rsidRDefault="00BF6A62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63A7047E" w14:textId="77777777" w:rsidR="00BF6A62" w:rsidRPr="007012EF" w:rsidRDefault="00BF6A62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36DEE50A" w14:textId="77777777" w:rsidR="00BF6A62" w:rsidRPr="007012EF" w:rsidRDefault="00BF6A62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0EDD7E4C" w14:textId="77777777" w:rsidR="00BF6A62" w:rsidRPr="007012EF" w:rsidRDefault="00BF6A62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36E14242" w14:textId="77777777" w:rsidR="00843CAA" w:rsidRPr="007012EF" w:rsidRDefault="00843CAA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7607F39A" w14:textId="77777777" w:rsidR="00843CAA" w:rsidRPr="007012EF" w:rsidRDefault="00843CAA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28FB9BDD" w14:textId="77777777" w:rsidR="00843CAA" w:rsidRPr="007012EF" w:rsidRDefault="00843CAA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61038EA2" w14:textId="77777777" w:rsidR="00843CAA" w:rsidRPr="007012EF" w:rsidRDefault="00843CAA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3977454A" w14:textId="77777777" w:rsidR="00843CAA" w:rsidRPr="007012EF" w:rsidRDefault="00843CAA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28D17F37" w14:textId="77777777" w:rsidR="00843CAA" w:rsidRPr="007012EF" w:rsidRDefault="00843CAA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0A4BC9CD" w14:textId="77777777" w:rsidR="00843CAA" w:rsidRPr="007012EF" w:rsidRDefault="00843CAA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5406F98E" w14:textId="77777777" w:rsidR="00BF6A62" w:rsidRPr="007012EF" w:rsidRDefault="00BF6A62" w:rsidP="006D68C0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</w:rPr>
      </w:pPr>
    </w:p>
    <w:p w14:paraId="0FD3FA3A" w14:textId="77777777" w:rsidR="007012EF" w:rsidRDefault="0048536B" w:rsidP="00153134">
      <w:pPr>
        <w:autoSpaceDE w:val="0"/>
        <w:autoSpaceDN w:val="0"/>
        <w:ind w:firstLine="0"/>
        <w:jc w:val="right"/>
        <w:outlineLvl w:val="1"/>
        <w:rPr>
          <w:rFonts w:ascii="Times New Roman" w:hAnsi="Times New Roman"/>
        </w:rPr>
      </w:pPr>
      <w:r w:rsidRPr="007012EF">
        <w:rPr>
          <w:rFonts w:ascii="Times New Roman" w:hAnsi="Times New Roman"/>
        </w:rPr>
        <w:t xml:space="preserve">                                                                                            </w:t>
      </w:r>
      <w:r w:rsidR="006D68C0" w:rsidRPr="007012EF">
        <w:rPr>
          <w:rFonts w:ascii="Times New Roman" w:hAnsi="Times New Roman"/>
        </w:rPr>
        <w:t xml:space="preserve">                                                     </w:t>
      </w:r>
      <w:r w:rsidRPr="007012EF">
        <w:rPr>
          <w:rFonts w:ascii="Times New Roman" w:hAnsi="Times New Roman"/>
        </w:rPr>
        <w:t xml:space="preserve">   </w:t>
      </w:r>
    </w:p>
    <w:p w14:paraId="564171B0" w14:textId="77777777" w:rsidR="007012EF" w:rsidRDefault="007012EF" w:rsidP="00153134">
      <w:pPr>
        <w:autoSpaceDE w:val="0"/>
        <w:autoSpaceDN w:val="0"/>
        <w:ind w:firstLine="0"/>
        <w:jc w:val="right"/>
        <w:outlineLvl w:val="1"/>
        <w:rPr>
          <w:rFonts w:ascii="Times New Roman" w:hAnsi="Times New Roman"/>
        </w:rPr>
      </w:pPr>
    </w:p>
    <w:p w14:paraId="56E31892" w14:textId="77777777" w:rsidR="007012EF" w:rsidRDefault="007012EF" w:rsidP="00153134">
      <w:pPr>
        <w:autoSpaceDE w:val="0"/>
        <w:autoSpaceDN w:val="0"/>
        <w:ind w:firstLine="0"/>
        <w:jc w:val="right"/>
        <w:outlineLvl w:val="1"/>
        <w:rPr>
          <w:rFonts w:ascii="Times New Roman" w:hAnsi="Times New Roman"/>
        </w:rPr>
      </w:pPr>
    </w:p>
    <w:p w14:paraId="6BC0000A" w14:textId="77777777" w:rsidR="007012EF" w:rsidRDefault="007012EF" w:rsidP="00153134">
      <w:pPr>
        <w:autoSpaceDE w:val="0"/>
        <w:autoSpaceDN w:val="0"/>
        <w:ind w:firstLine="0"/>
        <w:jc w:val="right"/>
        <w:outlineLvl w:val="1"/>
        <w:rPr>
          <w:rFonts w:ascii="Times New Roman" w:hAnsi="Times New Roman"/>
        </w:rPr>
      </w:pPr>
    </w:p>
    <w:p w14:paraId="4F591010" w14:textId="77777777" w:rsidR="007012EF" w:rsidRDefault="007012EF" w:rsidP="00153134">
      <w:pPr>
        <w:autoSpaceDE w:val="0"/>
        <w:autoSpaceDN w:val="0"/>
        <w:ind w:firstLine="0"/>
        <w:jc w:val="right"/>
        <w:outlineLvl w:val="1"/>
        <w:rPr>
          <w:rFonts w:ascii="Times New Roman" w:hAnsi="Times New Roman"/>
        </w:rPr>
      </w:pPr>
    </w:p>
    <w:p w14:paraId="231D4F67" w14:textId="77777777" w:rsidR="007012EF" w:rsidRDefault="007012EF" w:rsidP="00153134">
      <w:pPr>
        <w:autoSpaceDE w:val="0"/>
        <w:autoSpaceDN w:val="0"/>
        <w:ind w:firstLine="0"/>
        <w:jc w:val="right"/>
        <w:outlineLvl w:val="1"/>
        <w:rPr>
          <w:rFonts w:ascii="Times New Roman" w:hAnsi="Times New Roman"/>
        </w:rPr>
      </w:pPr>
    </w:p>
    <w:p w14:paraId="6E8880DA" w14:textId="77777777" w:rsidR="007012EF" w:rsidRDefault="007012EF" w:rsidP="00153134">
      <w:pPr>
        <w:autoSpaceDE w:val="0"/>
        <w:autoSpaceDN w:val="0"/>
        <w:ind w:firstLine="0"/>
        <w:jc w:val="right"/>
        <w:outlineLvl w:val="1"/>
        <w:rPr>
          <w:rFonts w:ascii="Times New Roman" w:hAnsi="Times New Roman"/>
        </w:rPr>
      </w:pPr>
    </w:p>
    <w:p w14:paraId="2BCD1E98" w14:textId="77777777" w:rsidR="007012EF" w:rsidRDefault="007012EF" w:rsidP="00153134">
      <w:pPr>
        <w:autoSpaceDE w:val="0"/>
        <w:autoSpaceDN w:val="0"/>
        <w:ind w:firstLine="0"/>
        <w:jc w:val="right"/>
        <w:outlineLvl w:val="1"/>
        <w:rPr>
          <w:rFonts w:ascii="Times New Roman" w:hAnsi="Times New Roman"/>
        </w:rPr>
      </w:pPr>
    </w:p>
    <w:p w14:paraId="1D186CDF" w14:textId="77777777" w:rsidR="007012EF" w:rsidRDefault="007012EF" w:rsidP="00153134">
      <w:pPr>
        <w:autoSpaceDE w:val="0"/>
        <w:autoSpaceDN w:val="0"/>
        <w:ind w:firstLine="0"/>
        <w:jc w:val="right"/>
        <w:outlineLvl w:val="1"/>
        <w:rPr>
          <w:rFonts w:ascii="Times New Roman" w:hAnsi="Times New Roman"/>
        </w:rPr>
      </w:pPr>
    </w:p>
    <w:p w14:paraId="6643F1AF" w14:textId="77777777" w:rsidR="007012EF" w:rsidRDefault="007012EF" w:rsidP="00153134">
      <w:pPr>
        <w:autoSpaceDE w:val="0"/>
        <w:autoSpaceDN w:val="0"/>
        <w:ind w:firstLine="0"/>
        <w:jc w:val="right"/>
        <w:outlineLvl w:val="1"/>
        <w:rPr>
          <w:rFonts w:ascii="Times New Roman" w:hAnsi="Times New Roman"/>
        </w:rPr>
      </w:pPr>
    </w:p>
    <w:p w14:paraId="2C67DFA7" w14:textId="1A0C55CA" w:rsidR="006D68C0" w:rsidRPr="007012EF" w:rsidRDefault="006D68C0" w:rsidP="000D2D51">
      <w:pPr>
        <w:autoSpaceDE w:val="0"/>
        <w:autoSpaceDN w:val="0"/>
        <w:ind w:left="4536"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14:paraId="27FBD69F" w14:textId="77777777" w:rsidR="006D68C0" w:rsidRPr="007012EF" w:rsidRDefault="006D68C0" w:rsidP="000D2D51">
      <w:pPr>
        <w:autoSpaceDE w:val="0"/>
        <w:autoSpaceDN w:val="0"/>
        <w:ind w:left="4536" w:firstLine="0"/>
        <w:jc w:val="center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14:paraId="03655A25" w14:textId="77777777" w:rsidR="006D68C0" w:rsidRPr="007012EF" w:rsidRDefault="006D68C0" w:rsidP="000D2D51">
      <w:pPr>
        <w:autoSpaceDE w:val="0"/>
        <w:autoSpaceDN w:val="0"/>
        <w:ind w:left="4536" w:firstLine="0"/>
        <w:jc w:val="center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14:paraId="3663EF55" w14:textId="4A4519AD" w:rsidR="006D68C0" w:rsidRPr="007012EF" w:rsidRDefault="00436CC3" w:rsidP="000D2D51">
      <w:pPr>
        <w:autoSpaceDE w:val="0"/>
        <w:autoSpaceDN w:val="0"/>
        <w:adjustRightInd w:val="0"/>
        <w:ind w:left="4536" w:firstLine="0"/>
        <w:jc w:val="center"/>
        <w:rPr>
          <w:rFonts w:ascii="Times New Roman" w:hAnsi="Times New Roman"/>
          <w:sz w:val="20"/>
          <w:szCs w:val="20"/>
          <w:lang w:eastAsia="en-US"/>
        </w:rPr>
      </w:pPr>
      <w:r w:rsidRPr="007012EF">
        <w:rPr>
          <w:rFonts w:ascii="Times New Roman" w:hAnsi="Times New Roman"/>
          <w:sz w:val="28"/>
          <w:szCs w:val="28"/>
        </w:rPr>
        <w:t>«Выдача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</w:p>
    <w:p w14:paraId="5A603417" w14:textId="37BB428E" w:rsidR="005752B4" w:rsidRPr="007012EF" w:rsidRDefault="005752B4" w:rsidP="006D68C0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eastAsia="en-US"/>
        </w:rPr>
      </w:pPr>
    </w:p>
    <w:p w14:paraId="25F50027" w14:textId="4313A558" w:rsidR="005752B4" w:rsidRPr="007012EF" w:rsidRDefault="005752B4" w:rsidP="006D68C0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eastAsia="en-US"/>
        </w:rPr>
      </w:pPr>
    </w:p>
    <w:p w14:paraId="205D4932" w14:textId="77777777" w:rsidR="00B90C72" w:rsidRPr="000D2D51" w:rsidRDefault="00B90C72" w:rsidP="000D2D51">
      <w:pPr>
        <w:tabs>
          <w:tab w:val="num" w:pos="1276"/>
        </w:tabs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0D2D51">
        <w:rPr>
          <w:rFonts w:ascii="Times New Roman" w:hAnsi="Times New Roman"/>
          <w:sz w:val="28"/>
          <w:szCs w:val="28"/>
        </w:rPr>
        <w:t>ПЕРЕЧЕНЬ УСЛОВНЫХ ОБОЗНАЧЕНИЙ И СОКРАЩЕНИЙ</w:t>
      </w:r>
    </w:p>
    <w:p w14:paraId="2AE65360" w14:textId="35CDC554" w:rsidR="005752B4" w:rsidRPr="000D2D51" w:rsidRDefault="005752B4" w:rsidP="006D68C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46"/>
        <w:gridCol w:w="6860"/>
      </w:tblGrid>
      <w:tr w:rsidR="00B90C72" w:rsidRPr="007012EF" w14:paraId="3AA32599" w14:textId="77777777" w:rsidTr="00B90C72">
        <w:tc>
          <w:tcPr>
            <w:tcW w:w="9006" w:type="dxa"/>
            <w:gridSpan w:val="2"/>
          </w:tcPr>
          <w:p w14:paraId="6BB5DB18" w14:textId="77777777" w:rsidR="00B90C72" w:rsidRPr="007012EF" w:rsidRDefault="00B90C72" w:rsidP="00B90C72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Условные сокращения:</w:t>
            </w:r>
          </w:p>
        </w:tc>
      </w:tr>
      <w:tr w:rsidR="00B90C72" w:rsidRPr="007012EF" w14:paraId="03D3ACEE" w14:textId="77777777" w:rsidTr="00B90C72">
        <w:tc>
          <w:tcPr>
            <w:tcW w:w="2146" w:type="dxa"/>
          </w:tcPr>
          <w:p w14:paraId="1FE63E6B" w14:textId="0E7C9C39" w:rsidR="00B90C72" w:rsidRPr="007012EF" w:rsidRDefault="00BF6A62" w:rsidP="00B90C7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заявление (запрос о предоставлении муниципальной услуги)</w:t>
            </w:r>
          </w:p>
        </w:tc>
        <w:tc>
          <w:tcPr>
            <w:tcW w:w="6860" w:type="dxa"/>
          </w:tcPr>
          <w:p w14:paraId="5EF54E8F" w14:textId="5DCCE100" w:rsidR="00B90C72" w:rsidRPr="007012EF" w:rsidRDefault="00B90C72" w:rsidP="00B90C7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запрос о предоставлении муниципальной услуги «</w:t>
            </w:r>
            <w:r w:rsidR="00436CC3" w:rsidRPr="007012EF">
              <w:rPr>
                <w:rFonts w:ascii="Times New Roman" w:hAnsi="Times New Roman"/>
              </w:rPr>
              <w:t>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      </w:r>
          </w:p>
        </w:tc>
      </w:tr>
      <w:tr w:rsidR="00BF6A62" w:rsidRPr="007012EF" w14:paraId="345E4F9B" w14:textId="77777777" w:rsidTr="00B90C72">
        <w:tc>
          <w:tcPr>
            <w:tcW w:w="2146" w:type="dxa"/>
          </w:tcPr>
          <w:p w14:paraId="54C94979" w14:textId="470FBE8D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муниципальная услуга</w:t>
            </w:r>
          </w:p>
        </w:tc>
        <w:tc>
          <w:tcPr>
            <w:tcW w:w="6860" w:type="dxa"/>
          </w:tcPr>
          <w:p w14:paraId="49148C7C" w14:textId="2DA70E34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«Выдача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      </w:r>
          </w:p>
        </w:tc>
      </w:tr>
      <w:tr w:rsidR="00B90C72" w:rsidRPr="007012EF" w14:paraId="05061263" w14:textId="77777777" w:rsidTr="00B90C72">
        <w:tc>
          <w:tcPr>
            <w:tcW w:w="2146" w:type="dxa"/>
          </w:tcPr>
          <w:p w14:paraId="715BE784" w14:textId="77777777" w:rsidR="00B90C72" w:rsidRPr="007012EF" w:rsidRDefault="00B90C72" w:rsidP="00B90C7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заявитель</w:t>
            </w:r>
          </w:p>
        </w:tc>
        <w:tc>
          <w:tcPr>
            <w:tcW w:w="6860" w:type="dxa"/>
          </w:tcPr>
          <w:p w14:paraId="6DCDA37E" w14:textId="563D95E2" w:rsidR="00B90C72" w:rsidRPr="007012EF" w:rsidRDefault="00B90C72" w:rsidP="00B90C72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 xml:space="preserve">физические лица, индивидуальные предприниматели, юридические лица </w:t>
            </w:r>
          </w:p>
        </w:tc>
      </w:tr>
      <w:tr w:rsidR="00B90C72" w:rsidRPr="007012EF" w14:paraId="4CE7E088" w14:textId="77777777" w:rsidTr="00B90C72">
        <w:tc>
          <w:tcPr>
            <w:tcW w:w="2146" w:type="dxa"/>
          </w:tcPr>
          <w:p w14:paraId="54FC0BF2" w14:textId="77777777" w:rsidR="00B90C72" w:rsidRPr="007012EF" w:rsidRDefault="00B90C72" w:rsidP="00B90C7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представитель заявителя</w:t>
            </w:r>
          </w:p>
        </w:tc>
        <w:tc>
          <w:tcPr>
            <w:tcW w:w="6860" w:type="dxa"/>
          </w:tcPr>
          <w:p w14:paraId="646334A7" w14:textId="0F724B15" w:rsidR="00B90C72" w:rsidRPr="007012EF" w:rsidRDefault="00BF6A62" w:rsidP="00B90C7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  <w:bCs/>
              </w:rPr>
              <w:t>доверенные лица, уполномоченные представлять интересы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</w:t>
            </w:r>
          </w:p>
        </w:tc>
      </w:tr>
      <w:tr w:rsidR="00BF6A62" w:rsidRPr="007012EF" w14:paraId="055E1C9B" w14:textId="77777777" w:rsidTr="00B90C72">
        <w:tc>
          <w:tcPr>
            <w:tcW w:w="2146" w:type="dxa"/>
          </w:tcPr>
          <w:p w14:paraId="7559EB51" w14:textId="3648D912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категории (признаки) заявителей</w:t>
            </w:r>
          </w:p>
        </w:tc>
        <w:tc>
          <w:tcPr>
            <w:tcW w:w="6860" w:type="dxa"/>
          </w:tcPr>
          <w:p w14:paraId="15A5669C" w14:textId="23BC602E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категории (признаки) заявителей, сведения о которых размещаются в реестре услуг и в федеральной государственной информационной системе "Единый портал государственных и муниципальных услуг (функций)</w:t>
            </w:r>
          </w:p>
        </w:tc>
      </w:tr>
      <w:tr w:rsidR="00BF6A62" w:rsidRPr="007012EF" w14:paraId="48DCCE0C" w14:textId="77777777" w:rsidTr="00BF6A62">
        <w:trPr>
          <w:trHeight w:val="1048"/>
        </w:trPr>
        <w:tc>
          <w:tcPr>
            <w:tcW w:w="2146" w:type="dxa"/>
          </w:tcPr>
          <w:p w14:paraId="769D9087" w14:textId="77777777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Орган местного самоуправления</w:t>
            </w:r>
          </w:p>
        </w:tc>
        <w:tc>
          <w:tcPr>
            <w:tcW w:w="6860" w:type="dxa"/>
          </w:tcPr>
          <w:p w14:paraId="15BE840E" w14:textId="462868EB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Комитет по управлению муниципальным имуществом муниципального образования Ногликский муниципальный округ Сахалинской области</w:t>
            </w:r>
          </w:p>
        </w:tc>
      </w:tr>
      <w:tr w:rsidR="00BF6A62" w:rsidRPr="007012EF" w14:paraId="14CF294E" w14:textId="77777777" w:rsidTr="00B90C72">
        <w:tc>
          <w:tcPr>
            <w:tcW w:w="2146" w:type="dxa"/>
          </w:tcPr>
          <w:p w14:paraId="4F1CE740" w14:textId="08E7CEC8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ЕСИА</w:t>
            </w:r>
          </w:p>
        </w:tc>
        <w:tc>
          <w:tcPr>
            <w:tcW w:w="6860" w:type="dxa"/>
          </w:tcPr>
          <w:p w14:paraId="22E05FFD" w14:textId="3FF48B0C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  <w:noProof/>
              </w:rPr>
              <w:t>единая система идентификации и аутентификации в инфраструктуре, обеспечивающей информационно-</w:t>
            </w:r>
            <w:r w:rsidRPr="007012EF">
              <w:rPr>
                <w:rFonts w:ascii="Times New Roman" w:hAnsi="Times New Roman"/>
                <w:noProof/>
              </w:rPr>
              <w:lastRenderedPageBreak/>
              <w:t>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      </w:r>
          </w:p>
        </w:tc>
      </w:tr>
      <w:tr w:rsidR="00BF6A62" w:rsidRPr="007012EF" w14:paraId="0A448242" w14:textId="77777777" w:rsidTr="00B90C72">
        <w:tc>
          <w:tcPr>
            <w:tcW w:w="9006" w:type="dxa"/>
            <w:gridSpan w:val="2"/>
          </w:tcPr>
          <w:p w14:paraId="59D98EB4" w14:textId="77777777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lastRenderedPageBreak/>
              <w:t>Условные обозначения:</w:t>
            </w:r>
          </w:p>
        </w:tc>
      </w:tr>
      <w:tr w:rsidR="00BF6A62" w:rsidRPr="007012EF" w14:paraId="711EE2AD" w14:textId="77777777" w:rsidTr="00B90C72">
        <w:tc>
          <w:tcPr>
            <w:tcW w:w="9006" w:type="dxa"/>
            <w:gridSpan w:val="2"/>
          </w:tcPr>
          <w:p w14:paraId="0145E2EA" w14:textId="77777777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а) требование к документу:</w:t>
            </w:r>
          </w:p>
        </w:tc>
      </w:tr>
      <w:tr w:rsidR="00BF6A62" w:rsidRPr="007012EF" w14:paraId="1438AB77" w14:textId="77777777" w:rsidTr="00B90C72">
        <w:tc>
          <w:tcPr>
            <w:tcW w:w="2146" w:type="dxa"/>
          </w:tcPr>
          <w:p w14:paraId="48EB057A" w14:textId="77777777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О</w:t>
            </w:r>
          </w:p>
        </w:tc>
        <w:tc>
          <w:tcPr>
            <w:tcW w:w="6860" w:type="dxa"/>
          </w:tcPr>
          <w:p w14:paraId="7B3DFDA5" w14:textId="77777777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предоставляется оригинал документа</w:t>
            </w:r>
          </w:p>
        </w:tc>
      </w:tr>
      <w:tr w:rsidR="00BF6A62" w:rsidRPr="007012EF" w14:paraId="78DFED9C" w14:textId="77777777" w:rsidTr="00B90C72">
        <w:tc>
          <w:tcPr>
            <w:tcW w:w="2146" w:type="dxa"/>
          </w:tcPr>
          <w:p w14:paraId="5D16A5E8" w14:textId="1903D2C8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К</w:t>
            </w:r>
          </w:p>
        </w:tc>
        <w:tc>
          <w:tcPr>
            <w:tcW w:w="6860" w:type="dxa"/>
          </w:tcPr>
          <w:p w14:paraId="48E79F88" w14:textId="759F8B70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предоставляется копия документа</w:t>
            </w:r>
          </w:p>
        </w:tc>
      </w:tr>
      <w:tr w:rsidR="00BF6A62" w:rsidRPr="007012EF" w14:paraId="5EEE807F" w14:textId="77777777" w:rsidTr="00B90C72">
        <w:tc>
          <w:tcPr>
            <w:tcW w:w="2146" w:type="dxa"/>
          </w:tcPr>
          <w:p w14:paraId="7E1D9E64" w14:textId="2B6DB47D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КЗ</w:t>
            </w:r>
          </w:p>
        </w:tc>
        <w:tc>
          <w:tcPr>
            <w:tcW w:w="6860" w:type="dxa"/>
          </w:tcPr>
          <w:p w14:paraId="5152575E" w14:textId="2AB1F4C2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предоставляется надлежащим образом заверенная копия документа</w:t>
            </w:r>
          </w:p>
        </w:tc>
      </w:tr>
      <w:tr w:rsidR="00BF6A62" w:rsidRPr="007012EF" w14:paraId="56EDDDD1" w14:textId="77777777" w:rsidTr="00B90C72">
        <w:tc>
          <w:tcPr>
            <w:tcW w:w="2146" w:type="dxa"/>
          </w:tcPr>
          <w:p w14:paraId="41AB6545" w14:textId="09A578CC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ИФ</w:t>
            </w:r>
          </w:p>
        </w:tc>
        <w:tc>
          <w:tcPr>
            <w:tcW w:w="6860" w:type="dxa"/>
          </w:tcPr>
          <w:p w14:paraId="6758DB9C" w14:textId="295AB207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eastAsia="Calibri" w:hAnsi="Times New Roman"/>
                <w:lang w:eastAsia="en-US"/>
              </w:rPr>
              <w:t>интерактивная форма</w:t>
            </w:r>
          </w:p>
        </w:tc>
      </w:tr>
      <w:tr w:rsidR="00BF6A62" w:rsidRPr="007012EF" w14:paraId="55C68AED" w14:textId="77777777" w:rsidTr="00B90C72">
        <w:tc>
          <w:tcPr>
            <w:tcW w:w="9006" w:type="dxa"/>
            <w:gridSpan w:val="2"/>
          </w:tcPr>
          <w:p w14:paraId="02AD84A6" w14:textId="77777777" w:rsidR="00BF6A62" w:rsidRPr="007012EF" w:rsidRDefault="00BF6A62" w:rsidP="00BF6A62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7012EF">
              <w:rPr>
                <w:rFonts w:ascii="Times New Roman" w:eastAsia="Calibri" w:hAnsi="Times New Roman"/>
                <w:lang w:eastAsia="en-US"/>
              </w:rPr>
              <w:t>б) способы подачи документов:</w:t>
            </w:r>
          </w:p>
        </w:tc>
      </w:tr>
      <w:tr w:rsidR="00BF6A62" w:rsidRPr="007012EF" w14:paraId="74F1C351" w14:textId="77777777" w:rsidTr="00B90C72">
        <w:tc>
          <w:tcPr>
            <w:tcW w:w="2146" w:type="dxa"/>
          </w:tcPr>
          <w:p w14:paraId="3CCC8FE6" w14:textId="77777777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ОМСУ</w:t>
            </w:r>
          </w:p>
        </w:tc>
        <w:tc>
          <w:tcPr>
            <w:tcW w:w="6860" w:type="dxa"/>
          </w:tcPr>
          <w:p w14:paraId="0EB94752" w14:textId="77777777" w:rsidR="00BF6A62" w:rsidRPr="007012EF" w:rsidRDefault="00BF6A62" w:rsidP="00BF6A62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7012EF">
              <w:rPr>
                <w:rFonts w:ascii="Times New Roman" w:eastAsia="Calibri" w:hAnsi="Times New Roman"/>
                <w:lang w:eastAsia="en-US"/>
              </w:rPr>
              <w:t>документ подается непосредственно в Орган местного самоуправления</w:t>
            </w:r>
          </w:p>
        </w:tc>
      </w:tr>
      <w:tr w:rsidR="00BF6A62" w:rsidRPr="007012EF" w14:paraId="69BA979E" w14:textId="77777777" w:rsidTr="00B90C72">
        <w:tc>
          <w:tcPr>
            <w:tcW w:w="2146" w:type="dxa"/>
          </w:tcPr>
          <w:p w14:paraId="79DEF2E8" w14:textId="77777777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ПС</w:t>
            </w:r>
          </w:p>
        </w:tc>
        <w:tc>
          <w:tcPr>
            <w:tcW w:w="6860" w:type="dxa"/>
          </w:tcPr>
          <w:p w14:paraId="7919B17A" w14:textId="77777777" w:rsidR="00BF6A62" w:rsidRPr="007012EF" w:rsidRDefault="00BF6A62" w:rsidP="00BF6A62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7012EF">
              <w:rPr>
                <w:rFonts w:ascii="Times New Roman" w:eastAsia="Calibri" w:hAnsi="Times New Roman"/>
                <w:lang w:eastAsia="en-US"/>
              </w:rPr>
              <w:t>документ подается посредством направления почтового отправления</w:t>
            </w:r>
          </w:p>
        </w:tc>
      </w:tr>
      <w:tr w:rsidR="00BF6A62" w:rsidRPr="007012EF" w14:paraId="7BB406C8" w14:textId="77777777" w:rsidTr="00B90C72">
        <w:tc>
          <w:tcPr>
            <w:tcW w:w="2146" w:type="dxa"/>
          </w:tcPr>
          <w:p w14:paraId="365783CE" w14:textId="77777777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ЕПГУ</w:t>
            </w:r>
          </w:p>
        </w:tc>
        <w:tc>
          <w:tcPr>
            <w:tcW w:w="6860" w:type="dxa"/>
          </w:tcPr>
          <w:p w14:paraId="566855E5" w14:textId="77777777" w:rsidR="00BF6A62" w:rsidRPr="007012EF" w:rsidRDefault="00BF6A62" w:rsidP="00BF6A6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7012EF">
              <w:rPr>
                <w:rFonts w:ascii="Times New Roman" w:eastAsia="Calibri" w:hAnsi="Times New Roman"/>
                <w:lang w:eastAsia="en-US"/>
              </w:rPr>
              <w:t xml:space="preserve">документ подается посредством Единого портала государственных и муниципальных услуг (функций) </w:t>
            </w:r>
          </w:p>
        </w:tc>
      </w:tr>
      <w:tr w:rsidR="00BF6A62" w:rsidRPr="007012EF" w14:paraId="4DD1C990" w14:textId="77777777" w:rsidTr="00B90C72">
        <w:tc>
          <w:tcPr>
            <w:tcW w:w="2146" w:type="dxa"/>
          </w:tcPr>
          <w:p w14:paraId="447529A2" w14:textId="77777777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РПГУ</w:t>
            </w:r>
          </w:p>
        </w:tc>
        <w:tc>
          <w:tcPr>
            <w:tcW w:w="6860" w:type="dxa"/>
          </w:tcPr>
          <w:p w14:paraId="5DCAF2CF" w14:textId="16DC5281" w:rsidR="00BF6A62" w:rsidRPr="007012EF" w:rsidRDefault="00BF6A62" w:rsidP="00BF6A62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7012EF">
              <w:rPr>
                <w:rFonts w:ascii="Times New Roman" w:eastAsia="Calibri" w:hAnsi="Times New Roman"/>
                <w:lang w:eastAsia="en-US"/>
              </w:rPr>
              <w:t>документ подается через региональный портал государственных и муниципальных услуг (функций) Сахалинской области</w:t>
            </w:r>
          </w:p>
        </w:tc>
      </w:tr>
      <w:tr w:rsidR="00BF6A62" w:rsidRPr="007012EF" w14:paraId="467079EE" w14:textId="77777777" w:rsidTr="00B90C72">
        <w:tc>
          <w:tcPr>
            <w:tcW w:w="2146" w:type="dxa"/>
          </w:tcPr>
          <w:p w14:paraId="0E18FE29" w14:textId="00355603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МФЦ</w:t>
            </w:r>
          </w:p>
        </w:tc>
        <w:tc>
          <w:tcPr>
            <w:tcW w:w="6860" w:type="dxa"/>
          </w:tcPr>
          <w:p w14:paraId="6FDB2D94" w14:textId="19316EE9" w:rsidR="00BF6A62" w:rsidRPr="007012EF" w:rsidRDefault="00BF6A62" w:rsidP="00BF6A62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7012EF">
              <w:rPr>
                <w:rFonts w:ascii="Times New Roman" w:hAnsi="Times New Roman"/>
              </w:rPr>
              <w:t xml:space="preserve">документ подается через </w:t>
            </w:r>
            <w:bookmarkStart w:id="14" w:name="_Hlk226968730"/>
            <w:r w:rsidRPr="007012EF">
              <w:rPr>
                <w:rFonts w:ascii="Times New Roman" w:hAnsi="Times New Roman"/>
              </w:rPr>
              <w:t>многофункциональный центр предоставления государственных и муниципальных услуг</w:t>
            </w:r>
            <w:bookmarkEnd w:id="14"/>
          </w:p>
        </w:tc>
      </w:tr>
      <w:tr w:rsidR="00BF6A62" w:rsidRPr="007012EF" w14:paraId="02AA2A38" w14:textId="77777777" w:rsidTr="00B90C72">
        <w:tc>
          <w:tcPr>
            <w:tcW w:w="2146" w:type="dxa"/>
          </w:tcPr>
          <w:p w14:paraId="042E7567" w14:textId="77777777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ЭП</w:t>
            </w:r>
          </w:p>
        </w:tc>
        <w:tc>
          <w:tcPr>
            <w:tcW w:w="6860" w:type="dxa"/>
          </w:tcPr>
          <w:p w14:paraId="055AACF7" w14:textId="77777777" w:rsidR="00BF6A62" w:rsidRPr="007012EF" w:rsidRDefault="00BF6A62" w:rsidP="00BF6A62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7012EF">
              <w:rPr>
                <w:rFonts w:ascii="Times New Roman" w:eastAsia="Calibri" w:hAnsi="Times New Roman"/>
                <w:lang w:eastAsia="en-US"/>
              </w:rPr>
              <w:t>документ подается посредством направления по электронной почте</w:t>
            </w:r>
          </w:p>
        </w:tc>
      </w:tr>
      <w:tr w:rsidR="00BF6A62" w:rsidRPr="007012EF" w14:paraId="006B224F" w14:textId="77777777" w:rsidTr="00B90C72">
        <w:tc>
          <w:tcPr>
            <w:tcW w:w="2146" w:type="dxa"/>
          </w:tcPr>
          <w:p w14:paraId="55225972" w14:textId="77777777" w:rsidR="00BF6A62" w:rsidRPr="007012EF" w:rsidRDefault="00BF6A62" w:rsidP="00BF6A62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ФГИС ЕЦП НСПД</w:t>
            </w:r>
          </w:p>
        </w:tc>
        <w:tc>
          <w:tcPr>
            <w:tcW w:w="6860" w:type="dxa"/>
          </w:tcPr>
          <w:p w14:paraId="21CE3F9D" w14:textId="002E2863" w:rsidR="00BF6A62" w:rsidRPr="007012EF" w:rsidRDefault="00BF6A62" w:rsidP="00BF6A62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7012EF">
              <w:rPr>
                <w:rFonts w:ascii="Times New Roman" w:eastAsia="Calibri" w:hAnsi="Times New Roman"/>
                <w:lang w:eastAsia="en-US"/>
              </w:rPr>
              <w:t>документ подается посредством федеральной государственной географической информационной системе «Единая цифровая платформа «Национальная система пространственных данных» (далее – ФГИС ЕЦП НСПД)</w:t>
            </w:r>
          </w:p>
        </w:tc>
      </w:tr>
    </w:tbl>
    <w:p w14:paraId="212B0DAB" w14:textId="20EC12C0" w:rsidR="005752B4" w:rsidRPr="007012EF" w:rsidRDefault="005752B4" w:rsidP="005752B4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en-US"/>
        </w:rPr>
      </w:pPr>
    </w:p>
    <w:p w14:paraId="6F357B83" w14:textId="77777777" w:rsidR="00F95181" w:rsidRPr="007012EF" w:rsidRDefault="00F95181" w:rsidP="005752B4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en-US"/>
        </w:rPr>
      </w:pPr>
    </w:p>
    <w:p w14:paraId="34233D91" w14:textId="46FDB3D9" w:rsidR="005752B4" w:rsidRPr="007012EF" w:rsidRDefault="005752B4" w:rsidP="006D68C0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eastAsia="en-US"/>
        </w:rPr>
      </w:pPr>
    </w:p>
    <w:p w14:paraId="0DE97350" w14:textId="4FF9719E" w:rsidR="005752B4" w:rsidRPr="007012EF" w:rsidRDefault="005752B4" w:rsidP="006D68C0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eastAsia="en-US"/>
        </w:rPr>
      </w:pPr>
    </w:p>
    <w:p w14:paraId="7210B82E" w14:textId="5838E407" w:rsidR="00663817" w:rsidRPr="007012EF" w:rsidRDefault="00663817" w:rsidP="00192D78">
      <w:pPr>
        <w:ind w:firstLine="0"/>
        <w:rPr>
          <w:rFonts w:ascii="Times New Roman" w:hAnsi="Times New Roman"/>
        </w:rPr>
      </w:pPr>
    </w:p>
    <w:p w14:paraId="17BBCA70" w14:textId="77777777" w:rsidR="00BF6A62" w:rsidRPr="007012EF" w:rsidRDefault="00BF6A62" w:rsidP="00192D78">
      <w:pPr>
        <w:ind w:firstLine="0"/>
        <w:rPr>
          <w:rFonts w:ascii="Times New Roman" w:hAnsi="Times New Roman"/>
        </w:rPr>
      </w:pPr>
    </w:p>
    <w:p w14:paraId="52FAAAFB" w14:textId="77777777" w:rsidR="00BF6A62" w:rsidRPr="007012EF" w:rsidRDefault="00BF6A62" w:rsidP="00192D78">
      <w:pPr>
        <w:ind w:firstLine="0"/>
        <w:rPr>
          <w:rFonts w:ascii="Times New Roman" w:hAnsi="Times New Roman"/>
        </w:rPr>
      </w:pPr>
    </w:p>
    <w:p w14:paraId="08A482A1" w14:textId="77777777" w:rsidR="00BF6A62" w:rsidRPr="007012EF" w:rsidRDefault="00BF6A62" w:rsidP="00192D78">
      <w:pPr>
        <w:ind w:firstLine="0"/>
        <w:rPr>
          <w:rFonts w:ascii="Times New Roman" w:hAnsi="Times New Roman"/>
        </w:rPr>
      </w:pPr>
    </w:p>
    <w:p w14:paraId="2AE30493" w14:textId="77777777" w:rsidR="00BF6A62" w:rsidRPr="007012EF" w:rsidRDefault="00BF6A62" w:rsidP="00192D78">
      <w:pPr>
        <w:ind w:firstLine="0"/>
        <w:rPr>
          <w:rFonts w:ascii="Times New Roman" w:hAnsi="Times New Roman"/>
        </w:rPr>
      </w:pPr>
    </w:p>
    <w:p w14:paraId="655748D5" w14:textId="77777777" w:rsidR="00BF6A62" w:rsidRPr="007012EF" w:rsidRDefault="00BF6A62" w:rsidP="00192D78">
      <w:pPr>
        <w:ind w:firstLine="0"/>
        <w:rPr>
          <w:rFonts w:ascii="Times New Roman" w:hAnsi="Times New Roman"/>
        </w:rPr>
      </w:pPr>
    </w:p>
    <w:p w14:paraId="5D0C2390" w14:textId="77777777" w:rsidR="00BF6A62" w:rsidRPr="007012EF" w:rsidRDefault="00BF6A62" w:rsidP="00192D78">
      <w:pPr>
        <w:ind w:firstLine="0"/>
        <w:rPr>
          <w:rFonts w:ascii="Times New Roman" w:hAnsi="Times New Roman"/>
        </w:rPr>
      </w:pPr>
    </w:p>
    <w:p w14:paraId="6B095293" w14:textId="77777777" w:rsidR="00153134" w:rsidRPr="007012EF" w:rsidRDefault="00153134" w:rsidP="00192D78">
      <w:pPr>
        <w:ind w:firstLine="0"/>
        <w:rPr>
          <w:rFonts w:ascii="Times New Roman" w:hAnsi="Times New Roman"/>
        </w:rPr>
      </w:pPr>
    </w:p>
    <w:p w14:paraId="45EA41FA" w14:textId="77777777" w:rsidR="002A1247" w:rsidRPr="007012EF" w:rsidRDefault="002A1247" w:rsidP="00192D78">
      <w:pPr>
        <w:ind w:firstLine="0"/>
        <w:rPr>
          <w:rFonts w:ascii="Times New Roman" w:hAnsi="Times New Roman"/>
        </w:rPr>
      </w:pPr>
    </w:p>
    <w:p w14:paraId="71C7C774" w14:textId="73FFA8C7" w:rsidR="00663817" w:rsidRPr="007012EF" w:rsidRDefault="00663817" w:rsidP="000D2D51">
      <w:pPr>
        <w:pStyle w:val="ConsPlusNormal"/>
        <w:spacing w:before="200"/>
        <w:ind w:left="453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012EF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1D7F25" w:rsidRPr="007012EF"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0F964F50" w14:textId="77777777" w:rsidR="00192D78" w:rsidRPr="007012EF" w:rsidRDefault="00192D78" w:rsidP="000D2D51">
      <w:pPr>
        <w:ind w:left="4536" w:firstLine="0"/>
        <w:jc w:val="center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14:paraId="146D57B4" w14:textId="77777777" w:rsidR="00192D78" w:rsidRPr="007012EF" w:rsidRDefault="00192D78" w:rsidP="000D2D51">
      <w:pPr>
        <w:ind w:left="4536" w:firstLine="0"/>
        <w:jc w:val="center"/>
        <w:rPr>
          <w:rFonts w:ascii="Times New Roman" w:hAnsi="Times New Roman"/>
          <w:sz w:val="28"/>
          <w:szCs w:val="28"/>
        </w:rPr>
      </w:pPr>
      <w:r w:rsidRPr="007012EF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14:paraId="4BD27C34" w14:textId="77777777" w:rsidR="00436CC3" w:rsidRPr="007012EF" w:rsidRDefault="00436CC3" w:rsidP="000D2D51">
      <w:pPr>
        <w:autoSpaceDE w:val="0"/>
        <w:autoSpaceDN w:val="0"/>
        <w:adjustRightInd w:val="0"/>
        <w:ind w:left="4536" w:firstLine="0"/>
        <w:jc w:val="center"/>
        <w:rPr>
          <w:rFonts w:ascii="Times New Roman" w:hAnsi="Times New Roman"/>
          <w:sz w:val="20"/>
          <w:szCs w:val="20"/>
          <w:lang w:eastAsia="en-US"/>
        </w:rPr>
      </w:pPr>
      <w:r w:rsidRPr="007012EF">
        <w:rPr>
          <w:rFonts w:ascii="Times New Roman" w:hAnsi="Times New Roman"/>
          <w:sz w:val="28"/>
          <w:szCs w:val="28"/>
        </w:rPr>
        <w:t>«Выдача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</w:p>
    <w:p w14:paraId="64F3BCDE" w14:textId="77777777" w:rsidR="00436CC3" w:rsidRPr="007012EF" w:rsidRDefault="00436CC3" w:rsidP="00436CC3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eastAsia="en-US"/>
        </w:rPr>
      </w:pPr>
    </w:p>
    <w:p w14:paraId="4AEE4874" w14:textId="77777777" w:rsidR="00436CC3" w:rsidRPr="007012EF" w:rsidRDefault="00436CC3" w:rsidP="00436CC3">
      <w:pPr>
        <w:widowControl w:val="0"/>
        <w:autoSpaceDE w:val="0"/>
        <w:autoSpaceDN w:val="0"/>
        <w:ind w:firstLine="0"/>
        <w:jc w:val="right"/>
        <w:outlineLvl w:val="2"/>
        <w:rPr>
          <w:rFonts w:ascii="Times New Roman" w:hAnsi="Times New Roman"/>
        </w:rPr>
      </w:pPr>
      <w:bookmarkStart w:id="15" w:name="_Hlk216787536"/>
      <w:r w:rsidRPr="007012EF">
        <w:rPr>
          <w:rFonts w:ascii="Times New Roman" w:hAnsi="Times New Roman"/>
        </w:rPr>
        <w:t>Таблица № 1</w:t>
      </w:r>
    </w:p>
    <w:bookmarkEnd w:id="15"/>
    <w:p w14:paraId="53D02397" w14:textId="77777777" w:rsidR="00663817" w:rsidRPr="007012EF" w:rsidRDefault="00663817" w:rsidP="00AD424A">
      <w:pPr>
        <w:jc w:val="right"/>
        <w:rPr>
          <w:rFonts w:ascii="Times New Roman" w:hAnsi="Times New Roman"/>
        </w:rPr>
      </w:pPr>
    </w:p>
    <w:p w14:paraId="4F1BDA56" w14:textId="77777777" w:rsidR="00663817" w:rsidRPr="007012EF" w:rsidRDefault="00663817" w:rsidP="00594B1E">
      <w:pPr>
        <w:jc w:val="center"/>
        <w:rPr>
          <w:rFonts w:ascii="Times New Roman" w:hAnsi="Times New Roman"/>
          <w:sz w:val="28"/>
          <w:szCs w:val="28"/>
        </w:rPr>
      </w:pPr>
    </w:p>
    <w:p w14:paraId="503DD3CC" w14:textId="77777777" w:rsidR="00E977D4" w:rsidRPr="000D2D51" w:rsidRDefault="00E977D4" w:rsidP="00E977D4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0D2D51">
        <w:rPr>
          <w:rFonts w:ascii="Times New Roman" w:hAnsi="Times New Roman"/>
          <w:sz w:val="28"/>
          <w:szCs w:val="28"/>
        </w:rPr>
        <w:t>ИДЕНТИФИКАТОРЫ КАТЕГОРИЙ (ПРИЗНАКОВ) ЗАЯВИТЕЛЕЙ</w:t>
      </w:r>
    </w:p>
    <w:p w14:paraId="5059F0BC" w14:textId="77777777" w:rsidR="00BF6A62" w:rsidRPr="007012EF" w:rsidRDefault="00BF6A62" w:rsidP="00E977D4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</w:rPr>
      </w:pPr>
    </w:p>
    <w:tbl>
      <w:tblPr>
        <w:tblW w:w="93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2415"/>
        <w:gridCol w:w="4444"/>
        <w:gridCol w:w="1901"/>
      </w:tblGrid>
      <w:tr w:rsidR="00BF6A62" w:rsidRPr="007012EF" w14:paraId="049848D1" w14:textId="77777777" w:rsidTr="007012EF"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6E66588" w14:textId="77777777" w:rsidR="00BF6A62" w:rsidRPr="007012EF" w:rsidRDefault="00BF6A62" w:rsidP="007012EF">
            <w:pPr>
              <w:autoSpaceDE w:val="0"/>
              <w:autoSpaceDN w:val="0"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№</w:t>
            </w: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FD206D9" w14:textId="77777777" w:rsidR="00BF6A62" w:rsidRPr="007012EF" w:rsidRDefault="00BF6A62" w:rsidP="007012EF">
            <w:pPr>
              <w:autoSpaceDE w:val="0"/>
              <w:autoSpaceDN w:val="0"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Результат предоставления муниципальной услуги</w:t>
            </w:r>
          </w:p>
        </w:tc>
        <w:tc>
          <w:tcPr>
            <w:tcW w:w="44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75D70A6" w14:textId="77777777" w:rsidR="00BF6A62" w:rsidRPr="007012EF" w:rsidRDefault="00BF6A62" w:rsidP="007012EF">
            <w:pPr>
              <w:autoSpaceDE w:val="0"/>
              <w:autoSpaceDN w:val="0"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Наименования отдельного признака заявителя</w:t>
            </w:r>
          </w:p>
        </w:tc>
        <w:tc>
          <w:tcPr>
            <w:tcW w:w="19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6B76486" w14:textId="77777777" w:rsidR="00BF6A62" w:rsidRPr="007012EF" w:rsidRDefault="00BF6A62" w:rsidP="007012EF">
            <w:pPr>
              <w:autoSpaceDE w:val="0"/>
              <w:autoSpaceDN w:val="0"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 xml:space="preserve">Идентификаторы </w:t>
            </w:r>
          </w:p>
        </w:tc>
      </w:tr>
      <w:tr w:rsidR="00BF6A62" w:rsidRPr="007012EF" w14:paraId="42A5A435" w14:textId="77777777" w:rsidTr="007012EF"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12E2F20" w14:textId="4B0B9CE4" w:rsidR="00BF6A62" w:rsidRPr="007012EF" w:rsidRDefault="00BF6A62" w:rsidP="007012EF">
            <w:pPr>
              <w:autoSpaceDE w:val="0"/>
              <w:autoSpaceDN w:val="0"/>
              <w:spacing w:before="100" w:beforeAutospacing="1" w:after="100" w:afterAutospacing="1"/>
              <w:ind w:left="360" w:hanging="360"/>
              <w:contextualSpacing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1. </w:t>
            </w:r>
          </w:p>
        </w:tc>
        <w:tc>
          <w:tcPr>
            <w:tcW w:w="241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3D2B71E" w14:textId="570327CD" w:rsidR="00BF6A62" w:rsidRPr="007012EF" w:rsidRDefault="00BF6A62" w:rsidP="007012EF">
            <w:pPr>
              <w:autoSpaceDE w:val="0"/>
              <w:autoSpaceDN w:val="0"/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 xml:space="preserve">- </w:t>
            </w:r>
            <w:bookmarkStart w:id="16" w:name="_Hlk228445551"/>
            <w:r w:rsidRPr="007012EF">
              <w:rPr>
                <w:rFonts w:ascii="Times New Roman" w:hAnsi="Times New Roman"/>
              </w:rPr>
              <w:t>разрешение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</w:t>
            </w:r>
            <w:bookmarkEnd w:id="16"/>
            <w:r w:rsidRPr="007012EF">
              <w:rPr>
                <w:rFonts w:ascii="Times New Roman" w:hAnsi="Times New Roman"/>
              </w:rPr>
              <w:t>;</w:t>
            </w:r>
          </w:p>
          <w:p w14:paraId="05C7C13C" w14:textId="4111CC04" w:rsidR="00BF6A62" w:rsidRPr="007012EF" w:rsidRDefault="00BF6A62" w:rsidP="007012EF">
            <w:pPr>
              <w:autoSpaceDE w:val="0"/>
              <w:autoSpaceDN w:val="0"/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 xml:space="preserve">- </w:t>
            </w:r>
            <w:r w:rsidR="000E0146" w:rsidRPr="007012EF">
              <w:rPr>
                <w:rFonts w:ascii="Times New Roman" w:hAnsi="Times New Roman"/>
              </w:rPr>
              <w:t xml:space="preserve">решение об </w:t>
            </w:r>
            <w:r w:rsidRPr="007012EF">
              <w:rPr>
                <w:rFonts w:ascii="Times New Roman" w:hAnsi="Times New Roman"/>
              </w:rPr>
              <w:t>отказ</w:t>
            </w:r>
            <w:r w:rsidR="000E0146" w:rsidRPr="007012EF">
              <w:rPr>
                <w:rFonts w:ascii="Times New Roman" w:hAnsi="Times New Roman"/>
              </w:rPr>
              <w:t>е</w:t>
            </w:r>
            <w:r w:rsidRPr="007012EF">
              <w:rPr>
                <w:rFonts w:ascii="Times New Roman" w:hAnsi="Times New Roman"/>
              </w:rPr>
              <w:t xml:space="preserve"> в выдаче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</w:t>
            </w:r>
            <w:r w:rsidRPr="007012EF">
              <w:rPr>
                <w:rFonts w:ascii="Times New Roman" w:hAnsi="Times New Roman"/>
              </w:rPr>
              <w:lastRenderedPageBreak/>
              <w:t>предоставления земельных участков и установления сервитута, публичного сервитута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B4CCB46" w14:textId="77777777" w:rsidR="00BF6A62" w:rsidRPr="007012EF" w:rsidRDefault="00BF6A62" w:rsidP="007012EF">
            <w:pPr>
              <w:autoSpaceDE w:val="0"/>
              <w:autoSpaceDN w:val="0"/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lastRenderedPageBreak/>
              <w:t>физическое лицо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2C1F2A47" w14:textId="77777777" w:rsidR="00BF6A62" w:rsidRPr="007012EF" w:rsidRDefault="00BF6A62" w:rsidP="007012EF">
            <w:pPr>
              <w:autoSpaceDE w:val="0"/>
              <w:autoSpaceDN w:val="0"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ФЛ</w:t>
            </w:r>
          </w:p>
        </w:tc>
      </w:tr>
      <w:tr w:rsidR="00BF6A62" w:rsidRPr="007012EF" w14:paraId="2971AE4D" w14:textId="77777777" w:rsidTr="007012EF"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7996ADB" w14:textId="18CCA1B5" w:rsidR="00BF6A62" w:rsidRPr="007012EF" w:rsidRDefault="00BF6A62" w:rsidP="007012EF">
            <w:pPr>
              <w:autoSpaceDE w:val="0"/>
              <w:autoSpaceDN w:val="0"/>
              <w:spacing w:before="100" w:beforeAutospacing="1" w:after="100" w:afterAutospacing="1"/>
              <w:ind w:left="360" w:hanging="360"/>
              <w:contextualSpacing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2. 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A53917" w14:textId="77777777" w:rsidR="00BF6A62" w:rsidRPr="007012EF" w:rsidRDefault="00BF6A62" w:rsidP="007012EF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48BDF8C" w14:textId="77777777" w:rsidR="00BF6A62" w:rsidRPr="007012EF" w:rsidRDefault="00BF6A62" w:rsidP="007012EF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индивидуальный предприниматель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350C06E7" w14:textId="77777777" w:rsidR="00BF6A62" w:rsidRPr="007012EF" w:rsidRDefault="00BF6A62" w:rsidP="007012EF">
            <w:pPr>
              <w:autoSpaceDE w:val="0"/>
              <w:autoSpaceDN w:val="0"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ИП</w:t>
            </w:r>
          </w:p>
        </w:tc>
      </w:tr>
      <w:tr w:rsidR="00BF6A62" w:rsidRPr="007012EF" w14:paraId="5AB2ACF0" w14:textId="77777777" w:rsidTr="007012EF"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388669" w14:textId="77777777" w:rsidR="00BF6A62" w:rsidRPr="007012EF" w:rsidRDefault="00BF6A62" w:rsidP="000D2D51">
            <w:pPr>
              <w:autoSpaceDE w:val="0"/>
              <w:autoSpaceDN w:val="0"/>
              <w:spacing w:before="100" w:beforeAutospacing="1" w:after="100" w:afterAutospacing="1"/>
              <w:ind w:left="360" w:hanging="360"/>
              <w:contextualSpacing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3.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8913BB" w14:textId="77777777" w:rsidR="00BF6A62" w:rsidRPr="007012EF" w:rsidRDefault="00BF6A62" w:rsidP="007012EF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C6BF82" w14:textId="77777777" w:rsidR="00BF6A62" w:rsidRPr="007012EF" w:rsidRDefault="00BF6A62" w:rsidP="007012EF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юридическое лицо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AD9825" w14:textId="77777777" w:rsidR="00BF6A62" w:rsidRPr="007012EF" w:rsidRDefault="00BF6A62" w:rsidP="007012EF">
            <w:pPr>
              <w:autoSpaceDE w:val="0"/>
              <w:autoSpaceDN w:val="0"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ЮЛ</w:t>
            </w:r>
          </w:p>
        </w:tc>
      </w:tr>
      <w:tr w:rsidR="00BF6A62" w:rsidRPr="007012EF" w14:paraId="4AA5101B" w14:textId="77777777" w:rsidTr="007012EF"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3A169CD" w14:textId="472BCDCB" w:rsidR="00BF6A62" w:rsidRPr="007012EF" w:rsidRDefault="00BF6A62" w:rsidP="007012EF">
            <w:pPr>
              <w:autoSpaceDE w:val="0"/>
              <w:autoSpaceDN w:val="0"/>
              <w:spacing w:before="100" w:beforeAutospacing="1" w:after="100" w:afterAutospacing="1"/>
              <w:ind w:left="360" w:hanging="360"/>
              <w:contextualSpacing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4.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64A58E" w14:textId="77777777" w:rsidR="00BF6A62" w:rsidRPr="007012EF" w:rsidRDefault="00BF6A62" w:rsidP="007012EF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A300862" w14:textId="77777777" w:rsidR="00BF6A62" w:rsidRPr="007012EF" w:rsidRDefault="00BF6A62" w:rsidP="007012EF">
            <w:pPr>
              <w:autoSpaceDE w:val="0"/>
              <w:autoSpaceDN w:val="0"/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представитель заявителя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7FBE8298" w14:textId="77777777" w:rsidR="00BF6A62" w:rsidRPr="007012EF" w:rsidRDefault="00BF6A62" w:rsidP="007012EF">
            <w:pPr>
              <w:autoSpaceDE w:val="0"/>
              <w:autoSpaceDN w:val="0"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ПЗ</w:t>
            </w:r>
          </w:p>
        </w:tc>
      </w:tr>
    </w:tbl>
    <w:p w14:paraId="015FDCB3" w14:textId="77777777" w:rsidR="00BF6A62" w:rsidRPr="007012EF" w:rsidRDefault="00BF6A62" w:rsidP="00E977D4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</w:rPr>
      </w:pPr>
    </w:p>
    <w:p w14:paraId="4BEBFAA9" w14:textId="77777777" w:rsidR="00E977D4" w:rsidRPr="000D2D51" w:rsidRDefault="00E977D4" w:rsidP="00E977D4">
      <w:pPr>
        <w:widowControl w:val="0"/>
        <w:autoSpaceDE w:val="0"/>
        <w:autoSpaceDN w:val="0"/>
        <w:ind w:firstLine="0"/>
        <w:jc w:val="right"/>
        <w:outlineLvl w:val="2"/>
        <w:rPr>
          <w:rFonts w:ascii="Times New Roman" w:hAnsi="Times New Roman"/>
          <w:sz w:val="28"/>
          <w:szCs w:val="28"/>
        </w:rPr>
      </w:pPr>
      <w:r w:rsidRPr="000D2D51">
        <w:rPr>
          <w:rFonts w:ascii="Times New Roman" w:hAnsi="Times New Roman"/>
          <w:sz w:val="28"/>
          <w:szCs w:val="28"/>
        </w:rPr>
        <w:t>Таблица № 2</w:t>
      </w:r>
    </w:p>
    <w:p w14:paraId="36FC08E6" w14:textId="77777777" w:rsidR="00E977D4" w:rsidRPr="000D2D51" w:rsidRDefault="00E977D4" w:rsidP="00E977D4">
      <w:pPr>
        <w:widowControl w:val="0"/>
        <w:autoSpaceDE w:val="0"/>
        <w:autoSpaceDN w:val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7DEE41C8" w14:textId="77777777" w:rsidR="00E977D4" w:rsidRPr="000D2D51" w:rsidRDefault="00E977D4" w:rsidP="00E977D4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0D2D51">
        <w:rPr>
          <w:rFonts w:ascii="Times New Roman" w:hAnsi="Times New Roman"/>
          <w:sz w:val="28"/>
          <w:szCs w:val="28"/>
        </w:rPr>
        <w:t>ИСЧЕРПЫВАЮЩИЙ ПЕРЕЧЕНЬ ДОКУМЕНТОВ,</w:t>
      </w:r>
    </w:p>
    <w:p w14:paraId="385E9AE1" w14:textId="77777777" w:rsidR="00E977D4" w:rsidRPr="000D2D51" w:rsidRDefault="00E977D4" w:rsidP="00E977D4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0D2D51">
        <w:rPr>
          <w:rFonts w:ascii="Times New Roman" w:hAnsi="Times New Roman"/>
          <w:sz w:val="28"/>
          <w:szCs w:val="28"/>
        </w:rPr>
        <w:t>НЕОБХОДИМЫХ ДЛЯ ПРЕДОСТАВЛЕНИЯ МУНИЦИПАЛЬНОЙ УСЛУГИ</w:t>
      </w:r>
    </w:p>
    <w:p w14:paraId="4743126B" w14:textId="23E20C32" w:rsidR="00E977D4" w:rsidRPr="000D2D51" w:rsidRDefault="00E977D4" w:rsidP="00E977D4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7375C234" w14:textId="77777777" w:rsidR="0051684E" w:rsidRPr="000D2D51" w:rsidRDefault="0051684E" w:rsidP="0051684E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0D2D51"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14:paraId="07A840C0" w14:textId="77777777" w:rsidR="0051684E" w:rsidRPr="007012EF" w:rsidRDefault="0051684E" w:rsidP="0051684E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</w:rPr>
      </w:pPr>
    </w:p>
    <w:tbl>
      <w:tblPr>
        <w:tblW w:w="9639" w:type="dxa"/>
        <w:tblInd w:w="-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2"/>
        <w:gridCol w:w="1558"/>
        <w:gridCol w:w="1983"/>
        <w:gridCol w:w="1294"/>
        <w:gridCol w:w="830"/>
        <w:gridCol w:w="2122"/>
      </w:tblGrid>
      <w:tr w:rsidR="00455D2F" w:rsidRPr="007012EF" w14:paraId="073F396B" w14:textId="77777777" w:rsidTr="00153134"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22F7171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Идентификаторы категорий (признаков) заявителей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11FF5A9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Перечень документов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2026AA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Способ подачи документа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6783288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Формат предоставления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375F07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Количество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455E4B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 xml:space="preserve"> Иные требования</w:t>
            </w:r>
          </w:p>
        </w:tc>
      </w:tr>
      <w:tr w:rsidR="00455D2F" w:rsidRPr="007012EF" w14:paraId="1C847C82" w14:textId="77777777" w:rsidTr="00153134">
        <w:tc>
          <w:tcPr>
            <w:tcW w:w="9639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F8A6D01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455D2F" w:rsidRPr="007012EF" w14:paraId="089F5BE5" w14:textId="77777777" w:rsidTr="00153134">
        <w:trPr>
          <w:trHeight w:val="1656"/>
        </w:trPr>
        <w:tc>
          <w:tcPr>
            <w:tcW w:w="18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1A94319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</w:rPr>
              <w:t>ФЛ, ИП, ЮЛ, ПЗ</w:t>
            </w:r>
          </w:p>
        </w:tc>
        <w:tc>
          <w:tcPr>
            <w:tcW w:w="15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57FCE93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Заявление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324DBF5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ОМСУ, МФЦ, ПС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81717E6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 xml:space="preserve">О </w:t>
            </w:r>
          </w:p>
          <w:p w14:paraId="28FCC0DA" w14:textId="77777777" w:rsidR="00455D2F" w:rsidRPr="007012EF" w:rsidRDefault="00455D2F" w:rsidP="007012EF">
            <w:pPr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37F2D10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1</w:t>
            </w:r>
          </w:p>
          <w:p w14:paraId="40F06553" w14:textId="77777777" w:rsidR="00455D2F" w:rsidRPr="007012EF" w:rsidRDefault="00455D2F" w:rsidP="007012EF">
            <w:pPr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21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16C08ED" w14:textId="431CE923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Соответствие документа форме заявления, согласно приложению № 3 (форма 1) к административному регламенту,</w:t>
            </w:r>
            <w:r w:rsidRPr="007012EF">
              <w:rPr>
                <w:rFonts w:ascii="Times New Roman" w:hAnsi="Times New Roman"/>
              </w:rPr>
              <w:t xml:space="preserve"> подписанное заявителем</w:t>
            </w:r>
            <w:r w:rsidR="002A1247" w:rsidRPr="007012EF">
              <w:rPr>
                <w:rFonts w:ascii="Times New Roman" w:hAnsi="Times New Roman"/>
              </w:rPr>
              <w:t xml:space="preserve"> (представителем заявителя)</w:t>
            </w:r>
            <w:r w:rsidRPr="007012EF">
              <w:rPr>
                <w:rFonts w:ascii="Times New Roman" w:hAnsi="Times New Roman"/>
              </w:rPr>
              <w:t xml:space="preserve"> </w:t>
            </w:r>
          </w:p>
        </w:tc>
      </w:tr>
      <w:tr w:rsidR="00455D2F" w:rsidRPr="007012EF" w14:paraId="0686E491" w14:textId="77777777" w:rsidTr="00153134">
        <w:trPr>
          <w:trHeight w:val="1656"/>
        </w:trPr>
        <w:tc>
          <w:tcPr>
            <w:tcW w:w="185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49513F7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62BD847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B14E4B3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ЭП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B9676C1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КЗ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65687C8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1</w:t>
            </w:r>
          </w:p>
        </w:tc>
        <w:tc>
          <w:tcPr>
            <w:tcW w:w="212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0A3C9F0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</w:tr>
      <w:tr w:rsidR="00455D2F" w:rsidRPr="007012EF" w14:paraId="0A0DC76F" w14:textId="77777777" w:rsidTr="00153134">
        <w:tc>
          <w:tcPr>
            <w:tcW w:w="18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FB431F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15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4B0228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9EA927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</w:rPr>
              <w:t>ФГИС ЕЦП НСПД</w:t>
            </w:r>
            <w:r w:rsidRPr="007012EF">
              <w:rPr>
                <w:rFonts w:ascii="Times New Roman" w:hAnsi="Times New Roman"/>
                <w:noProof/>
              </w:rPr>
              <w:t>, ЕПГУ, РПГУ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CBF0DF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ИФ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E45B39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8C8D18" w14:textId="77777777" w:rsidR="00455D2F" w:rsidRPr="007012EF" w:rsidRDefault="00455D2F" w:rsidP="007012EF">
            <w:pPr>
              <w:ind w:firstLine="0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</w:rPr>
              <w:t xml:space="preserve"> Заявление заполняется посредством внесения соответствующих сведений в интерактивную форму, подписанное в соответствии с требованиями Федерального </w:t>
            </w:r>
            <w:r w:rsidRPr="007012EF">
              <w:rPr>
                <w:rFonts w:ascii="Times New Roman" w:hAnsi="Times New Roman"/>
              </w:rPr>
              <w:lastRenderedPageBreak/>
              <w:t>закона от 06.04.2011 № 63-ФЗ</w:t>
            </w:r>
          </w:p>
        </w:tc>
      </w:tr>
      <w:tr w:rsidR="00455D2F" w:rsidRPr="007012EF" w14:paraId="215C68B0" w14:textId="77777777" w:rsidTr="00153134">
        <w:tc>
          <w:tcPr>
            <w:tcW w:w="18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DA8AE96" w14:textId="1595E10A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</w:rPr>
              <w:lastRenderedPageBreak/>
              <w:t>ФЛ, ИП, ПЗ</w:t>
            </w:r>
          </w:p>
        </w:tc>
        <w:tc>
          <w:tcPr>
            <w:tcW w:w="15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B3E9259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Документ, удостоверяющий личность заявителя (представителя заявителя)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8142B7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ОМСУ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E92CEA" w14:textId="77777777" w:rsidR="00455D2F" w:rsidRPr="007012EF" w:rsidRDefault="00455D2F" w:rsidP="007012EF">
            <w:pPr>
              <w:ind w:left="53" w:firstLine="0"/>
              <w:jc w:val="center"/>
              <w:rPr>
                <w:rFonts w:ascii="Times New Roman" w:hAnsi="Times New Roman"/>
                <w:color w:val="000000"/>
              </w:rPr>
            </w:pPr>
            <w:r w:rsidRPr="007012EF">
              <w:rPr>
                <w:rFonts w:ascii="Times New Roman" w:hAnsi="Times New Roman"/>
                <w:color w:val="000000"/>
              </w:rPr>
              <w:t>К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6CDCF4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1</w:t>
            </w:r>
          </w:p>
        </w:tc>
        <w:tc>
          <w:tcPr>
            <w:tcW w:w="212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A657592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О-для сверки</w:t>
            </w:r>
          </w:p>
        </w:tc>
      </w:tr>
      <w:tr w:rsidR="00455D2F" w:rsidRPr="007012EF" w14:paraId="583115FA" w14:textId="77777777" w:rsidTr="00153134">
        <w:tc>
          <w:tcPr>
            <w:tcW w:w="185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128EB25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9D1E805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BEF225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ПС, ЭП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5C1F3F" w14:textId="77777777" w:rsidR="00455D2F" w:rsidRPr="007012EF" w:rsidRDefault="00455D2F" w:rsidP="007012EF">
            <w:pPr>
              <w:ind w:left="53" w:firstLine="0"/>
              <w:jc w:val="center"/>
              <w:rPr>
                <w:rFonts w:ascii="Times New Roman" w:hAnsi="Times New Roman"/>
                <w:color w:val="000000"/>
              </w:rPr>
            </w:pPr>
            <w:r w:rsidRPr="007012EF">
              <w:rPr>
                <w:rFonts w:ascii="Times New Roman" w:hAnsi="Times New Roman"/>
                <w:color w:val="22272F"/>
              </w:rPr>
              <w:t>КЗ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27C1B9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1</w:t>
            </w:r>
          </w:p>
        </w:tc>
        <w:tc>
          <w:tcPr>
            <w:tcW w:w="212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13FD091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</w:tr>
      <w:tr w:rsidR="00455D2F" w:rsidRPr="007012EF" w14:paraId="5BA647F4" w14:textId="77777777" w:rsidTr="00153134">
        <w:tc>
          <w:tcPr>
            <w:tcW w:w="185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E2506B6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155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D7F6DBA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A14AEB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МФЦ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C3E4C1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 xml:space="preserve">О и КЗ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2B6941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AFCB486" w14:textId="3C1747C6" w:rsidR="00455D2F" w:rsidRPr="007012EF" w:rsidRDefault="00455D2F" w:rsidP="002A1247">
            <w:pPr>
              <w:ind w:firstLine="0"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О - представляется для установления личности</w:t>
            </w:r>
            <w:r w:rsidR="00153134" w:rsidRPr="007012EF">
              <w:rPr>
                <w:rFonts w:ascii="Times New Roman" w:hAnsi="Times New Roman"/>
              </w:rPr>
              <w:t xml:space="preserve"> и сверки данных, указанных в заявлении</w:t>
            </w:r>
            <w:r w:rsidR="00F2384C" w:rsidRPr="007012EF">
              <w:rPr>
                <w:rFonts w:ascii="Times New Roman" w:hAnsi="Times New Roman"/>
                <w:color w:val="22272F"/>
              </w:rPr>
              <w:t xml:space="preserve">, </w:t>
            </w:r>
            <w:r w:rsidR="00F2384C" w:rsidRPr="007012EF">
              <w:rPr>
                <w:rFonts w:ascii="Times New Roman" w:hAnsi="Times New Roman"/>
              </w:rPr>
              <w:t>возвращается заявителю</w:t>
            </w:r>
          </w:p>
        </w:tc>
      </w:tr>
      <w:tr w:rsidR="00455D2F" w:rsidRPr="007012EF" w14:paraId="467692F1" w14:textId="77777777" w:rsidTr="00153134">
        <w:tc>
          <w:tcPr>
            <w:tcW w:w="18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233C3A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15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CA35B8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7B939B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noProof/>
              </w:rPr>
              <w:t>ФГИС ЕЦП НСПД, ЕПГУ, РПГУ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DA9140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К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032C79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2CE1132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</w:tr>
      <w:tr w:rsidR="00455D2F" w:rsidRPr="007012EF" w14:paraId="6798092F" w14:textId="77777777" w:rsidTr="00153134">
        <w:tc>
          <w:tcPr>
            <w:tcW w:w="1852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DEFF0FB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7012EF">
              <w:rPr>
                <w:rFonts w:ascii="Times New Roman" w:hAnsi="Times New Roman"/>
              </w:rPr>
              <w:t>ПЗ</w:t>
            </w:r>
          </w:p>
        </w:tc>
        <w:tc>
          <w:tcPr>
            <w:tcW w:w="15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8FCA753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 xml:space="preserve">Документ, подтверждающий полномочия представителя заявителя </w:t>
            </w:r>
            <w:r w:rsidRPr="007012EF">
              <w:rPr>
                <w:rFonts w:ascii="Times New Roman" w:hAnsi="Times New Roman"/>
                <w:color w:val="000000"/>
              </w:rPr>
              <w:t>(доверенность, оформленная в соответствии с законодательством Российской Федерации)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ABE255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ОМСУ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16C625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О или К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64BC6F87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F7213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7012EF">
              <w:rPr>
                <w:rFonts w:ascii="Times New Roman" w:hAnsi="Times New Roman"/>
                <w:color w:val="000000"/>
              </w:rPr>
              <w:t>О - представляется для снятия копии</w:t>
            </w:r>
          </w:p>
        </w:tc>
      </w:tr>
      <w:tr w:rsidR="00455D2F" w:rsidRPr="007012EF" w14:paraId="0B2EC8DB" w14:textId="77777777" w:rsidTr="00153134">
        <w:tc>
          <w:tcPr>
            <w:tcW w:w="185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EA53873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155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3736E97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667663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МФЦ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D8A481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О или КЗ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BE278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D91C9" w14:textId="4C855783" w:rsidR="00455D2F" w:rsidRPr="007012EF" w:rsidRDefault="00F2384C" w:rsidP="002A1247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7012EF">
              <w:rPr>
                <w:rFonts w:ascii="Times New Roman" w:hAnsi="Times New Roman"/>
                <w:color w:val="000000"/>
              </w:rPr>
              <w:t xml:space="preserve">О - представляется для установления личности и сверки данных, указанных в заявлении, возвращается заявителю </w:t>
            </w:r>
          </w:p>
        </w:tc>
      </w:tr>
      <w:tr w:rsidR="00455D2F" w:rsidRPr="007012EF" w14:paraId="37B77FB9" w14:textId="77777777" w:rsidTr="00153134">
        <w:tc>
          <w:tcPr>
            <w:tcW w:w="185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CDC1E5A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155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3851D4A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C17B5E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ПС, ЭП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A6BD08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КЗ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AECDB9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1</w:t>
            </w:r>
          </w:p>
        </w:tc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708C0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55D2F" w:rsidRPr="007012EF" w14:paraId="43344912" w14:textId="77777777" w:rsidTr="00153134">
        <w:tc>
          <w:tcPr>
            <w:tcW w:w="185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5ABAB1C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155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5D00EE9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D8F442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ФГИС ЕЦП НСПД, ЕПГУ, РПГУ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231F6C4F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К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ACE7F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1</w:t>
            </w:r>
          </w:p>
        </w:tc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08FA9" w14:textId="77777777" w:rsidR="00455D2F" w:rsidRPr="007012EF" w:rsidRDefault="00455D2F" w:rsidP="007012EF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F2384C" w:rsidRPr="007012EF" w14:paraId="03A6E1FB" w14:textId="77777777" w:rsidTr="007012EF">
        <w:trPr>
          <w:trHeight w:val="592"/>
        </w:trPr>
        <w:tc>
          <w:tcPr>
            <w:tcW w:w="185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7E408FC" w14:textId="77777777" w:rsidR="00F2384C" w:rsidRPr="007012EF" w:rsidRDefault="00F2384C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</w:rPr>
              <w:t>ФЛ, ИП, ЮЛ, ПЗ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64B7B48" w14:textId="402D5DEE" w:rsidR="00F2384C" w:rsidRPr="007012EF" w:rsidRDefault="00F2384C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8C543C9" w14:textId="77777777" w:rsidR="00F2384C" w:rsidRPr="007012EF" w:rsidRDefault="00F2384C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ОМСУ, ПС, МФЦ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2C64C90" w14:textId="12C89FC9" w:rsidR="00F2384C" w:rsidRPr="007012EF" w:rsidRDefault="00F2384C" w:rsidP="007012EF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7012EF">
              <w:rPr>
                <w:rFonts w:ascii="Times New Roman" w:hAnsi="Times New Roman"/>
                <w:color w:val="000000"/>
              </w:rPr>
              <w:t>О или КЗ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C740249" w14:textId="77777777" w:rsidR="00F2384C" w:rsidRPr="007012EF" w:rsidRDefault="00F2384C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1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0B9E9465" w14:textId="7F000320" w:rsidR="00F2384C" w:rsidRPr="007012EF" w:rsidRDefault="00F2384C" w:rsidP="007012EF">
            <w:pPr>
              <w:ind w:firstLine="0"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</w:t>
            </w:r>
          </w:p>
          <w:p w14:paraId="7988796A" w14:textId="4261CAA3" w:rsidR="00F2384C" w:rsidRPr="007012EF" w:rsidRDefault="00F2384C" w:rsidP="00F2384C">
            <w:pPr>
              <w:ind w:firstLine="0"/>
              <w:rPr>
                <w:rFonts w:ascii="Times New Roman" w:hAnsi="Times New Roman"/>
                <w:color w:val="22272F"/>
              </w:rPr>
            </w:pPr>
          </w:p>
        </w:tc>
      </w:tr>
      <w:tr w:rsidR="00F2384C" w:rsidRPr="007012EF" w14:paraId="4F9493CD" w14:textId="77777777" w:rsidTr="007012EF">
        <w:tc>
          <w:tcPr>
            <w:tcW w:w="185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4380113" w14:textId="77777777" w:rsidR="00F2384C" w:rsidRPr="007012EF" w:rsidRDefault="00F2384C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155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38DF3CB" w14:textId="77777777" w:rsidR="00F2384C" w:rsidRPr="007012EF" w:rsidRDefault="00F2384C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CE8DEF" w14:textId="77777777" w:rsidR="00F2384C" w:rsidRPr="007012EF" w:rsidRDefault="00F2384C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ФГИС ЕЦП НСПД, ЕПГУ, РПГУ, ЭП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27E5D6" w14:textId="77777777" w:rsidR="00F2384C" w:rsidRPr="007012EF" w:rsidRDefault="00F2384C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К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A91EAE" w14:textId="77777777" w:rsidR="00F2384C" w:rsidRPr="007012EF" w:rsidRDefault="00F2384C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1</w:t>
            </w:r>
          </w:p>
        </w:tc>
        <w:tc>
          <w:tcPr>
            <w:tcW w:w="2122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ACE2F" w14:textId="77777777" w:rsidR="00F2384C" w:rsidRPr="007012EF" w:rsidRDefault="00F2384C" w:rsidP="007012EF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</w:tr>
      <w:tr w:rsidR="00E76643" w:rsidRPr="007012EF" w14:paraId="4BE081EB" w14:textId="77777777" w:rsidTr="00153134">
        <w:tc>
          <w:tcPr>
            <w:tcW w:w="9639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4F4958CD" w14:textId="0B7F421D" w:rsidR="00E76643" w:rsidRPr="007012EF" w:rsidRDefault="00E76643" w:rsidP="00E76643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</w:rPr>
              <w:t xml:space="preserve">Документы и сведения, получаемых в рамках межведомственного информационного взаимодействия, которые заявитель вправе предоставить по собственной </w:t>
            </w:r>
            <w:r w:rsidRPr="007012EF">
              <w:rPr>
                <w:rFonts w:ascii="Times New Roman" w:hAnsi="Times New Roman"/>
                <w:color w:val="000000" w:themeColor="text1"/>
              </w:rPr>
              <w:t>инициативе</w:t>
            </w:r>
          </w:p>
        </w:tc>
      </w:tr>
      <w:tr w:rsidR="00E76643" w:rsidRPr="007012EF" w14:paraId="65FC26B8" w14:textId="77777777" w:rsidTr="00153134">
        <w:tc>
          <w:tcPr>
            <w:tcW w:w="1852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E335E35" w14:textId="15665596" w:rsidR="00E76643" w:rsidRPr="007012EF" w:rsidRDefault="00E76643" w:rsidP="00E76643">
            <w:pPr>
              <w:ind w:firstLine="0"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ФЛ, ИП, ЮЛ, ПЗ</w:t>
            </w:r>
          </w:p>
        </w:tc>
        <w:tc>
          <w:tcPr>
            <w:tcW w:w="155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3B1EA33" w14:textId="11EE0ED2" w:rsidR="00E76643" w:rsidRPr="007012EF" w:rsidRDefault="00E76643" w:rsidP="00E76643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 CYR" w:hAnsi="Times New Roman CYR" w:cs="Times New Roman CYR"/>
              </w:rPr>
              <w:t xml:space="preserve">Выписка из Единого </w:t>
            </w:r>
            <w:r w:rsidRPr="007012EF">
              <w:rPr>
                <w:rFonts w:ascii="Times New Roman CYR" w:hAnsi="Times New Roman CYR" w:cs="Times New Roman CYR"/>
              </w:rPr>
              <w:lastRenderedPageBreak/>
              <w:t>государственного реестра недвижимости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728349" w14:textId="74BB5205" w:rsidR="00E76643" w:rsidRPr="007012EF" w:rsidRDefault="00E76643" w:rsidP="00E76643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lastRenderedPageBreak/>
              <w:t>ОМСУ, МФЦ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4691CF" w14:textId="3F188337" w:rsidR="00E76643" w:rsidRPr="007012EF" w:rsidRDefault="00E76643" w:rsidP="00E76643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 xml:space="preserve">О </w:t>
            </w:r>
            <w:r w:rsidR="00F2384C" w:rsidRPr="007012EF">
              <w:rPr>
                <w:rFonts w:ascii="Times New Roman" w:hAnsi="Times New Roman"/>
                <w:color w:val="22272F"/>
              </w:rPr>
              <w:t>или КЗ</w:t>
            </w:r>
          </w:p>
          <w:p w14:paraId="232382C7" w14:textId="77777777" w:rsidR="00E76643" w:rsidRPr="007012EF" w:rsidRDefault="00E76643" w:rsidP="00E76643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54A61E" w14:textId="77777777" w:rsidR="00E76643" w:rsidRPr="007012EF" w:rsidRDefault="00E76643" w:rsidP="00E76643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  <w:color w:val="22272F"/>
              </w:rPr>
              <w:t>1</w:t>
            </w:r>
          </w:p>
          <w:p w14:paraId="245CDE7E" w14:textId="77777777" w:rsidR="00E76643" w:rsidRPr="007012EF" w:rsidRDefault="00E76643" w:rsidP="00E76643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04538" w14:textId="77777777" w:rsidR="00E76643" w:rsidRPr="007012EF" w:rsidRDefault="00E76643" w:rsidP="00E76643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</w:tr>
      <w:tr w:rsidR="00E76643" w:rsidRPr="007012EF" w14:paraId="60FA9FE9" w14:textId="77777777" w:rsidTr="00153134">
        <w:tc>
          <w:tcPr>
            <w:tcW w:w="18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6B9135" w14:textId="77777777" w:rsidR="00E76643" w:rsidRPr="007012EF" w:rsidRDefault="00E76643" w:rsidP="00E76643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AE7C23" w14:textId="77777777" w:rsidR="00E76643" w:rsidRPr="007012EF" w:rsidRDefault="00E76643" w:rsidP="00E76643">
            <w:pPr>
              <w:ind w:firstLine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DD3B68" w14:textId="09D59EB7" w:rsidR="00E76643" w:rsidRPr="007012EF" w:rsidRDefault="00E76643" w:rsidP="00E76643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</w:rPr>
              <w:t>ПС, ЭП, ФГИС ЕЦП НСПД, ЕПГУ, РПГУ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3CE5CF" w14:textId="633689A0" w:rsidR="00E76643" w:rsidRPr="007012EF" w:rsidRDefault="00E76643" w:rsidP="00E76643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</w:rPr>
              <w:t>К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493F05" w14:textId="3E4AB357" w:rsidR="00E76643" w:rsidRPr="007012EF" w:rsidRDefault="00E76643" w:rsidP="00E76643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</w:rPr>
              <w:t>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3705E" w14:textId="77777777" w:rsidR="00E76643" w:rsidRPr="007012EF" w:rsidRDefault="00E76643" w:rsidP="00E76643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</w:tr>
      <w:tr w:rsidR="00F2384C" w:rsidRPr="007012EF" w14:paraId="284231D5" w14:textId="77777777" w:rsidTr="007012EF">
        <w:tc>
          <w:tcPr>
            <w:tcW w:w="185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A2D3E4F" w14:textId="77777777" w:rsidR="00F2384C" w:rsidRPr="007012EF" w:rsidRDefault="00F2384C" w:rsidP="00E76643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4BC3F87" w14:textId="77777777" w:rsidR="00F2384C" w:rsidRPr="007012EF" w:rsidRDefault="00F2384C" w:rsidP="00E76643">
            <w:pPr>
              <w:ind w:firstLine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DE0E48" w14:textId="0E7E8D33" w:rsidR="00F2384C" w:rsidRPr="007012EF" w:rsidRDefault="00F2384C" w:rsidP="00E76643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</w:rPr>
              <w:t>ПС, ЭП, ФГИС ЕЦП НСПД, ЕПГУ, РПГУ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D6E442" w14:textId="27FBA8AF" w:rsidR="00F2384C" w:rsidRPr="007012EF" w:rsidRDefault="00F2384C" w:rsidP="00E76643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</w:rPr>
              <w:t>К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FF7472" w14:textId="7C82FC2A" w:rsidR="00F2384C" w:rsidRPr="007012EF" w:rsidRDefault="00F2384C" w:rsidP="00E76643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  <w:r w:rsidRPr="007012EF">
              <w:rPr>
                <w:rFonts w:ascii="Times New Roman" w:hAnsi="Times New Roman"/>
              </w:rPr>
              <w:t>1</w:t>
            </w:r>
          </w:p>
        </w:tc>
        <w:tc>
          <w:tcPr>
            <w:tcW w:w="2122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3034C" w14:textId="77777777" w:rsidR="00F2384C" w:rsidRPr="007012EF" w:rsidRDefault="00F2384C" w:rsidP="00E76643">
            <w:pPr>
              <w:ind w:firstLine="0"/>
              <w:jc w:val="center"/>
              <w:rPr>
                <w:rFonts w:ascii="Times New Roman" w:hAnsi="Times New Roman"/>
                <w:color w:val="22272F"/>
              </w:rPr>
            </w:pPr>
          </w:p>
        </w:tc>
      </w:tr>
      <w:tr w:rsidR="00F2384C" w:rsidRPr="007012EF" w14:paraId="56BC0389" w14:textId="77777777" w:rsidTr="007012EF">
        <w:tc>
          <w:tcPr>
            <w:tcW w:w="185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3139C53" w14:textId="069A512A" w:rsidR="00F2384C" w:rsidRPr="007012EF" w:rsidRDefault="00F2384C" w:rsidP="00E76643">
            <w:pPr>
              <w:ind w:firstLine="0"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ФЛ, ИП, ЮЛ, ПЗ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AA12EAF" w14:textId="77777777" w:rsidR="00F2384C" w:rsidRPr="007012EF" w:rsidRDefault="00F2384C" w:rsidP="00E76643">
            <w:pPr>
              <w:ind w:firstLine="0"/>
              <w:jc w:val="center"/>
              <w:rPr>
                <w:rFonts w:ascii="Times New Roman CYR" w:hAnsi="Times New Roman CYR" w:cs="Times New Roman CYR"/>
              </w:rPr>
            </w:pPr>
            <w:r w:rsidRPr="007012EF">
              <w:rPr>
                <w:rFonts w:ascii="Times New Roman CYR" w:hAnsi="Times New Roman CYR" w:cs="Times New Roman CYR"/>
              </w:rPr>
              <w:t xml:space="preserve">Лицензия, удостоверяющая право проведения работ по геологическому </w:t>
            </w:r>
          </w:p>
          <w:p w14:paraId="026106DB" w14:textId="5488C881" w:rsidR="00F2384C" w:rsidRPr="007012EF" w:rsidRDefault="00F2384C" w:rsidP="00E76643">
            <w:pPr>
              <w:ind w:firstLine="0"/>
              <w:jc w:val="center"/>
              <w:rPr>
                <w:rFonts w:ascii="Times New Roman CYR" w:hAnsi="Times New Roman CYR" w:cs="Times New Roman CYR"/>
              </w:rPr>
            </w:pPr>
            <w:r w:rsidRPr="007012EF">
              <w:rPr>
                <w:rFonts w:ascii="Times New Roman CYR" w:hAnsi="Times New Roman CYR" w:cs="Times New Roman CYR"/>
              </w:rPr>
              <w:t>изучению недр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50A5D8" w14:textId="04BD3BFA" w:rsidR="00F2384C" w:rsidRPr="007012EF" w:rsidRDefault="00F2384C" w:rsidP="00E76643">
            <w:pPr>
              <w:ind w:firstLine="0"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 xml:space="preserve">ОМСУ, МФЦ,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F748B5" w14:textId="2D62CB81" w:rsidR="00F2384C" w:rsidRPr="007012EF" w:rsidRDefault="00F2384C" w:rsidP="00E76643">
            <w:pPr>
              <w:ind w:firstLine="0"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О или КЗ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AD0E30" w14:textId="600426F3" w:rsidR="00F2384C" w:rsidRPr="007012EF" w:rsidRDefault="00F2384C" w:rsidP="00E76643">
            <w:pPr>
              <w:ind w:firstLine="0"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61762" w14:textId="77777777" w:rsidR="00F2384C" w:rsidRPr="007012EF" w:rsidRDefault="00F2384C" w:rsidP="00815F2D">
            <w:pPr>
              <w:ind w:firstLine="0"/>
              <w:jc w:val="left"/>
              <w:rPr>
                <w:rFonts w:ascii="Times New Roman" w:hAnsi="Times New Roman"/>
                <w:color w:val="22272F"/>
              </w:rPr>
            </w:pPr>
          </w:p>
        </w:tc>
      </w:tr>
      <w:tr w:rsidR="00F2384C" w:rsidRPr="007012EF" w14:paraId="64456404" w14:textId="77777777" w:rsidTr="007012EF">
        <w:tc>
          <w:tcPr>
            <w:tcW w:w="185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E43802D" w14:textId="77777777" w:rsidR="00F2384C" w:rsidRPr="007012EF" w:rsidRDefault="00F2384C" w:rsidP="00E76643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E9938DB" w14:textId="77777777" w:rsidR="00F2384C" w:rsidRPr="007012EF" w:rsidRDefault="00F2384C" w:rsidP="00E76643">
            <w:pPr>
              <w:ind w:firstLine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2702CC" w14:textId="6AB28763" w:rsidR="00F2384C" w:rsidRPr="007012EF" w:rsidRDefault="00F2384C" w:rsidP="00E76643">
            <w:pPr>
              <w:ind w:firstLine="0"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ПС, ЭП, ФГИС ЕЦП НСПД, ЕПГУ, РПГУ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A332C3" w14:textId="5F3329AD" w:rsidR="00F2384C" w:rsidRPr="007012EF" w:rsidRDefault="00F2384C" w:rsidP="00E76643">
            <w:pPr>
              <w:ind w:firstLine="0"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К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DF36D6" w14:textId="48D2B9A0" w:rsidR="00F2384C" w:rsidRPr="007012EF" w:rsidRDefault="00F2384C" w:rsidP="00E76643">
            <w:pPr>
              <w:ind w:firstLine="0"/>
              <w:jc w:val="center"/>
              <w:rPr>
                <w:rFonts w:ascii="Times New Roman" w:hAnsi="Times New Roman"/>
              </w:rPr>
            </w:pPr>
            <w:r w:rsidRPr="007012EF">
              <w:rPr>
                <w:rFonts w:ascii="Times New Roman" w:hAnsi="Times New Roman"/>
              </w:rPr>
              <w:t>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77AF9" w14:textId="77777777" w:rsidR="00F2384C" w:rsidRPr="007012EF" w:rsidRDefault="00F2384C" w:rsidP="00815F2D">
            <w:pPr>
              <w:ind w:firstLine="0"/>
              <w:jc w:val="left"/>
              <w:rPr>
                <w:rFonts w:ascii="Times New Roman" w:hAnsi="Times New Roman"/>
                <w:color w:val="22272F"/>
              </w:rPr>
            </w:pPr>
          </w:p>
        </w:tc>
      </w:tr>
    </w:tbl>
    <w:p w14:paraId="75D7DCFE" w14:textId="77777777" w:rsidR="00455D2F" w:rsidRPr="000D2D51" w:rsidRDefault="00455D2F" w:rsidP="00E76643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14:paraId="73266836" w14:textId="77777777" w:rsidR="00E977D4" w:rsidRPr="000D2D51" w:rsidRDefault="00E977D4" w:rsidP="00E977D4">
      <w:pPr>
        <w:widowControl w:val="0"/>
        <w:autoSpaceDE w:val="0"/>
        <w:autoSpaceDN w:val="0"/>
        <w:ind w:firstLine="0"/>
        <w:jc w:val="right"/>
        <w:outlineLvl w:val="2"/>
        <w:rPr>
          <w:rFonts w:ascii="Times New Roman" w:hAnsi="Times New Roman"/>
          <w:sz w:val="28"/>
          <w:szCs w:val="28"/>
        </w:rPr>
      </w:pPr>
      <w:r w:rsidRPr="000D2D51">
        <w:rPr>
          <w:rFonts w:ascii="Times New Roman" w:hAnsi="Times New Roman"/>
          <w:sz w:val="28"/>
          <w:szCs w:val="28"/>
        </w:rPr>
        <w:t>Таблица № 3</w:t>
      </w:r>
    </w:p>
    <w:p w14:paraId="2378DB8D" w14:textId="77777777" w:rsidR="00E977D4" w:rsidRPr="000D2D51" w:rsidRDefault="00E977D4" w:rsidP="00E977D4">
      <w:pPr>
        <w:widowControl w:val="0"/>
        <w:autoSpaceDE w:val="0"/>
        <w:autoSpaceDN w:val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6E8B747B" w14:textId="77777777" w:rsidR="00E977D4" w:rsidRPr="000D2D51" w:rsidRDefault="00E977D4" w:rsidP="00E977D4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0D2D51">
        <w:rPr>
          <w:rFonts w:ascii="Times New Roman" w:hAnsi="Times New Roman"/>
          <w:sz w:val="28"/>
          <w:szCs w:val="28"/>
        </w:rPr>
        <w:t>ИСЧЕРПЫВАЮЩИЙ ПЕРЕЧЕНЬ</w:t>
      </w:r>
    </w:p>
    <w:p w14:paraId="16A24B10" w14:textId="703AA715" w:rsidR="00E977D4" w:rsidRPr="000D2D51" w:rsidRDefault="00E977D4" w:rsidP="00E977D4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0D2D51">
        <w:rPr>
          <w:rFonts w:ascii="Times New Roman" w:hAnsi="Times New Roman"/>
          <w:sz w:val="28"/>
          <w:szCs w:val="28"/>
        </w:rPr>
        <w:t>ОСНОВАНИЙ ДЛЯ ОТКАЗА В ПРИЕМЕ ЗАПРОСА О ПРЕДОСТАВЛЕНИИ</w:t>
      </w:r>
      <w:r w:rsidR="000D2D51">
        <w:rPr>
          <w:rFonts w:ascii="Times New Roman" w:hAnsi="Times New Roman"/>
          <w:sz w:val="28"/>
          <w:szCs w:val="28"/>
        </w:rPr>
        <w:t xml:space="preserve"> </w:t>
      </w:r>
      <w:r w:rsidRPr="000D2D51">
        <w:rPr>
          <w:rFonts w:ascii="Times New Roman" w:hAnsi="Times New Roman"/>
          <w:sz w:val="28"/>
          <w:szCs w:val="28"/>
        </w:rPr>
        <w:t>МУНИЦИПАЛЬНОЙ УСЛУГИ И ДОКУМЕНТОВ, НЕОБХОДИМЫХ</w:t>
      </w:r>
      <w:r w:rsidR="000D2D51">
        <w:rPr>
          <w:rFonts w:ascii="Times New Roman" w:hAnsi="Times New Roman"/>
          <w:sz w:val="28"/>
          <w:szCs w:val="28"/>
        </w:rPr>
        <w:t xml:space="preserve"> </w:t>
      </w:r>
      <w:r w:rsidRPr="000D2D51">
        <w:rPr>
          <w:rFonts w:ascii="Times New Roman" w:hAnsi="Times New Roman"/>
          <w:sz w:val="28"/>
          <w:szCs w:val="28"/>
        </w:rPr>
        <w:t>ДЛЯ ПРЕДОСТАВЛЕНИЯ МУНИЦИПАЛЬНОЙ УСЛУГИ, ОСНОВАНИЙ</w:t>
      </w:r>
      <w:r w:rsidR="000D2D51">
        <w:rPr>
          <w:rFonts w:ascii="Times New Roman" w:hAnsi="Times New Roman"/>
          <w:sz w:val="28"/>
          <w:szCs w:val="28"/>
        </w:rPr>
        <w:t xml:space="preserve"> </w:t>
      </w:r>
      <w:r w:rsidRPr="000D2D51">
        <w:rPr>
          <w:rFonts w:ascii="Times New Roman" w:hAnsi="Times New Roman"/>
          <w:sz w:val="28"/>
          <w:szCs w:val="28"/>
        </w:rPr>
        <w:t>ДЛЯ ПРИОСТАНОВЛЕНИЯ ПРЕДОСТАВЛЕНИЯ МУНИУЦИПАЛЬНОЙ УСЛУГИ</w:t>
      </w:r>
      <w:r w:rsidR="000D2D51">
        <w:rPr>
          <w:rFonts w:ascii="Times New Roman" w:hAnsi="Times New Roman"/>
          <w:sz w:val="28"/>
          <w:szCs w:val="28"/>
        </w:rPr>
        <w:t xml:space="preserve"> </w:t>
      </w:r>
      <w:r w:rsidRPr="000D2D51">
        <w:rPr>
          <w:rFonts w:ascii="Times New Roman" w:hAnsi="Times New Roman"/>
          <w:sz w:val="28"/>
          <w:szCs w:val="28"/>
        </w:rPr>
        <w:t>ИЛИ ОТКАЗА В ПРЕДОСТАВЛЕНИИ МУНИЦИПАЛЬНОЙ УСЛУГИ</w:t>
      </w:r>
    </w:p>
    <w:p w14:paraId="6B265643" w14:textId="77777777" w:rsidR="00E977D4" w:rsidRPr="007012EF" w:rsidRDefault="00E977D4" w:rsidP="00E977D4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</w:rPr>
      </w:pPr>
    </w:p>
    <w:tbl>
      <w:tblPr>
        <w:tblW w:w="96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6804"/>
        <w:gridCol w:w="2305"/>
      </w:tblGrid>
      <w:tr w:rsidR="0051684E" w:rsidRPr="007012EF" w14:paraId="5334FADF" w14:textId="77777777" w:rsidTr="007012EF">
        <w:trPr>
          <w:trHeight w:hRule="exact" w:val="1030"/>
        </w:trPr>
        <w:tc>
          <w:tcPr>
            <w:tcW w:w="96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61875" w14:textId="77777777" w:rsidR="0051684E" w:rsidRPr="007012EF" w:rsidRDefault="0051684E" w:rsidP="0051684E">
            <w:pPr>
              <w:widowControl w:val="0"/>
              <w:spacing w:line="254" w:lineRule="auto"/>
              <w:ind w:firstLine="0"/>
              <w:jc w:val="center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bCs/>
                <w:color w:val="414242"/>
              </w:rPr>
              <w:t>Исчерпывающий перечень оснований для отказа в приеме запроса о</w:t>
            </w:r>
            <w:r w:rsidRPr="007012EF">
              <w:rPr>
                <w:rFonts w:ascii="Times New Roman" w:hAnsi="Times New Roman"/>
                <w:bCs/>
                <w:color w:val="414242"/>
              </w:rPr>
              <w:br/>
              <w:t>предоставлении муниципальной услуги и документов, необходимых для</w:t>
            </w:r>
            <w:r w:rsidRPr="007012EF">
              <w:rPr>
                <w:rFonts w:ascii="Times New Roman" w:hAnsi="Times New Roman"/>
                <w:bCs/>
                <w:color w:val="414242"/>
              </w:rPr>
              <w:br/>
              <w:t>предоставления муниципальной услуги</w:t>
            </w:r>
          </w:p>
        </w:tc>
      </w:tr>
      <w:tr w:rsidR="0051684E" w:rsidRPr="007012EF" w14:paraId="01D7DE00" w14:textId="77777777" w:rsidTr="007012EF">
        <w:trPr>
          <w:trHeight w:hRule="exact" w:val="114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</w:tcPr>
          <w:p w14:paraId="328929F6" w14:textId="77777777" w:rsidR="0051684E" w:rsidRPr="007012EF" w:rsidRDefault="0051684E" w:rsidP="0051684E">
            <w:pPr>
              <w:widowControl w:val="0"/>
              <w:spacing w:before="360"/>
              <w:ind w:firstLine="0"/>
              <w:jc w:val="center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</w:tcPr>
          <w:p w14:paraId="531B90E4" w14:textId="77777777" w:rsidR="0051684E" w:rsidRPr="007012EF" w:rsidRDefault="0051684E" w:rsidP="0051684E">
            <w:pPr>
              <w:widowControl w:val="0"/>
              <w:spacing w:before="360"/>
              <w:ind w:firstLine="0"/>
              <w:jc w:val="center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t>Основания отказа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26274" w14:textId="77777777" w:rsidR="0051684E" w:rsidRPr="007012EF" w:rsidRDefault="0051684E" w:rsidP="0051684E">
            <w:pPr>
              <w:widowControl w:val="0"/>
              <w:spacing w:before="200" w:line="254" w:lineRule="auto"/>
              <w:ind w:firstLine="0"/>
              <w:jc w:val="center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t>Идентификаторы категорий (признаков)заявителей</w:t>
            </w:r>
          </w:p>
        </w:tc>
      </w:tr>
      <w:tr w:rsidR="0051684E" w:rsidRPr="007012EF" w14:paraId="062E7A66" w14:textId="77777777" w:rsidTr="007012EF">
        <w:trPr>
          <w:trHeight w:hRule="exact" w:val="99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</w:tcPr>
          <w:p w14:paraId="516C6204" w14:textId="77777777" w:rsidR="0051684E" w:rsidRPr="007012EF" w:rsidRDefault="0051684E" w:rsidP="0051684E">
            <w:pPr>
              <w:widowControl w:val="0"/>
              <w:ind w:firstLine="0"/>
              <w:jc w:val="center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</w:tcPr>
          <w:p w14:paraId="45F92040" w14:textId="00DF2553" w:rsidR="0051684E" w:rsidRPr="007012EF" w:rsidRDefault="002A1247" w:rsidP="0051684E">
            <w:pPr>
              <w:widowControl w:val="0"/>
              <w:spacing w:line="257" w:lineRule="auto"/>
              <w:ind w:firstLine="0"/>
              <w:jc w:val="left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t>Непредставление заявителем (представителем заявителя) при личном обращении документа, удостоверяющего личность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71E35" w14:textId="05F893AB" w:rsidR="0051684E" w:rsidRPr="007012EF" w:rsidRDefault="00D3668D" w:rsidP="0051684E">
            <w:pPr>
              <w:widowControl w:val="0"/>
              <w:spacing w:line="259" w:lineRule="auto"/>
              <w:ind w:firstLine="0"/>
              <w:jc w:val="left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t>ФЛ, ИП, ЮЛ, ПЗ</w:t>
            </w:r>
          </w:p>
        </w:tc>
      </w:tr>
      <w:tr w:rsidR="0051684E" w:rsidRPr="007012EF" w14:paraId="1662657C" w14:textId="77777777" w:rsidTr="007012EF">
        <w:trPr>
          <w:trHeight w:hRule="exact" w:val="99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</w:tcPr>
          <w:p w14:paraId="401A55CD" w14:textId="77777777" w:rsidR="0051684E" w:rsidRPr="007012EF" w:rsidRDefault="0051684E" w:rsidP="0051684E">
            <w:pPr>
              <w:widowControl w:val="0"/>
              <w:ind w:firstLine="0"/>
              <w:jc w:val="center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</w:tcPr>
          <w:p w14:paraId="4D5A6808" w14:textId="4486DFD5" w:rsidR="0051684E" w:rsidRPr="007012EF" w:rsidRDefault="00BF6A62" w:rsidP="0051684E">
            <w:pPr>
              <w:widowControl w:val="0"/>
              <w:spacing w:line="257" w:lineRule="auto"/>
              <w:ind w:firstLine="0"/>
              <w:jc w:val="left"/>
              <w:rPr>
                <w:rFonts w:ascii="Times New Roman" w:hAnsi="Times New Roman"/>
                <w:color w:val="414242"/>
              </w:rPr>
            </w:pPr>
            <w:bookmarkStart w:id="17" w:name="_Hlk225180008"/>
            <w:r w:rsidRPr="007012EF">
              <w:rPr>
                <w:rFonts w:ascii="Times New Roman" w:hAnsi="Times New Roman"/>
                <w:color w:val="414242"/>
              </w:rPr>
              <w:t>Запрос подан с нарушением требований, установленных в таблице 2 приложения 2 настоящего приложения.</w:t>
            </w:r>
            <w:bookmarkEnd w:id="17"/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5CB3B" w14:textId="70771770" w:rsidR="0051684E" w:rsidRPr="007012EF" w:rsidRDefault="00D3668D" w:rsidP="0051684E">
            <w:pPr>
              <w:widowControl w:val="0"/>
              <w:spacing w:line="259" w:lineRule="auto"/>
              <w:ind w:firstLine="0"/>
              <w:jc w:val="left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t>ФЛ, ИП, ЮЛ, ПЗ</w:t>
            </w:r>
          </w:p>
        </w:tc>
      </w:tr>
      <w:tr w:rsidR="0051684E" w:rsidRPr="007012EF" w14:paraId="0324FCB7" w14:textId="77777777" w:rsidTr="007012EF">
        <w:trPr>
          <w:trHeight w:hRule="exact" w:val="97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C11B9" w14:textId="77777777" w:rsidR="0051684E" w:rsidRPr="007012EF" w:rsidRDefault="0051684E" w:rsidP="0051684E">
            <w:pPr>
              <w:widowControl w:val="0"/>
              <w:ind w:firstLine="0"/>
              <w:jc w:val="center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0D195" w14:textId="77777777" w:rsidR="0051684E" w:rsidRPr="007012EF" w:rsidRDefault="0051684E" w:rsidP="0051684E">
            <w:pPr>
              <w:widowControl w:val="0"/>
              <w:tabs>
                <w:tab w:val="left" w:leader="underscore" w:pos="4488"/>
              </w:tabs>
              <w:spacing w:line="259" w:lineRule="auto"/>
              <w:ind w:firstLine="0"/>
              <w:jc w:val="left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t>Запрос подан в иной уполномоченный орган.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FFC5" w14:textId="432D1252" w:rsidR="0051684E" w:rsidRPr="007012EF" w:rsidRDefault="00D3668D" w:rsidP="0051684E">
            <w:pPr>
              <w:widowControl w:val="0"/>
              <w:spacing w:line="254" w:lineRule="auto"/>
              <w:ind w:firstLine="0"/>
              <w:jc w:val="left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t>ФЛ, ИП, ЮЛ, ПЗ</w:t>
            </w:r>
          </w:p>
        </w:tc>
      </w:tr>
      <w:tr w:rsidR="004E66FC" w:rsidRPr="007012EF" w14:paraId="7D365225" w14:textId="77777777" w:rsidTr="007012EF">
        <w:trPr>
          <w:trHeight w:hRule="exact" w:val="973"/>
        </w:trPr>
        <w:tc>
          <w:tcPr>
            <w:tcW w:w="9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020" w14:textId="77777777" w:rsidR="004E66FC" w:rsidRPr="007012EF" w:rsidRDefault="004E66FC" w:rsidP="004E66FC">
            <w:pPr>
              <w:widowControl w:val="0"/>
              <w:spacing w:line="254" w:lineRule="auto"/>
              <w:ind w:firstLine="0"/>
              <w:jc w:val="center"/>
              <w:rPr>
                <w:rFonts w:ascii="Times New Roman" w:hAnsi="Times New Roman"/>
                <w:bCs/>
                <w:color w:val="414242"/>
              </w:rPr>
            </w:pPr>
            <w:r w:rsidRPr="007012EF">
              <w:rPr>
                <w:rFonts w:ascii="Times New Roman" w:hAnsi="Times New Roman"/>
                <w:bCs/>
                <w:color w:val="414242"/>
              </w:rPr>
              <w:t>Исчерпывающий перечень оснований для приостановления предоставления</w:t>
            </w:r>
          </w:p>
          <w:p w14:paraId="1A27A01E" w14:textId="676C3BFC" w:rsidR="004E66FC" w:rsidRPr="007012EF" w:rsidRDefault="004E66FC" w:rsidP="004E66FC">
            <w:pPr>
              <w:widowControl w:val="0"/>
              <w:spacing w:line="254" w:lineRule="auto"/>
              <w:ind w:firstLine="0"/>
              <w:jc w:val="center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bCs/>
                <w:color w:val="414242"/>
              </w:rPr>
              <w:t>муниципальной услуги</w:t>
            </w:r>
          </w:p>
        </w:tc>
      </w:tr>
      <w:tr w:rsidR="004E66FC" w:rsidRPr="007012EF" w14:paraId="739105F3" w14:textId="77777777" w:rsidTr="007012EF">
        <w:trPr>
          <w:trHeight w:hRule="exact" w:val="973"/>
        </w:trPr>
        <w:tc>
          <w:tcPr>
            <w:tcW w:w="9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E69E" w14:textId="2D17242C" w:rsidR="004E66FC" w:rsidRPr="007012EF" w:rsidRDefault="004E66FC" w:rsidP="004E66FC">
            <w:pPr>
              <w:widowControl w:val="0"/>
              <w:spacing w:line="254" w:lineRule="auto"/>
              <w:ind w:firstLine="0"/>
              <w:jc w:val="center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lastRenderedPageBreak/>
              <w:t>Основания для приостановления предоставления муниципальной услуги не предусмотрены.</w:t>
            </w:r>
          </w:p>
        </w:tc>
      </w:tr>
      <w:tr w:rsidR="0051684E" w:rsidRPr="007012EF" w14:paraId="30D7CF3A" w14:textId="77777777" w:rsidTr="007012EF">
        <w:trPr>
          <w:trHeight w:hRule="exact" w:val="734"/>
        </w:trPr>
        <w:tc>
          <w:tcPr>
            <w:tcW w:w="9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AB48" w14:textId="77777777" w:rsidR="0051684E" w:rsidRPr="007012EF" w:rsidRDefault="0051684E" w:rsidP="0051684E">
            <w:pPr>
              <w:widowControl w:val="0"/>
              <w:spacing w:line="254" w:lineRule="auto"/>
              <w:ind w:firstLine="0"/>
              <w:jc w:val="center"/>
              <w:rPr>
                <w:rFonts w:ascii="Times New Roman" w:hAnsi="Times New Roman"/>
                <w:bCs/>
                <w:color w:val="414242"/>
              </w:rPr>
            </w:pPr>
            <w:r w:rsidRPr="007012EF">
              <w:rPr>
                <w:rFonts w:ascii="Times New Roman" w:hAnsi="Times New Roman"/>
                <w:bCs/>
                <w:color w:val="414242"/>
              </w:rPr>
              <w:t>Исчерпывающий перечень оснований для отказа в предоставлении</w:t>
            </w:r>
          </w:p>
          <w:p w14:paraId="375AC8D8" w14:textId="77777777" w:rsidR="0051684E" w:rsidRPr="007012EF" w:rsidRDefault="0051684E" w:rsidP="0051684E">
            <w:pPr>
              <w:widowControl w:val="0"/>
              <w:spacing w:line="254" w:lineRule="auto"/>
              <w:ind w:firstLine="0"/>
              <w:jc w:val="center"/>
              <w:rPr>
                <w:rFonts w:ascii="Times New Roman" w:hAnsi="Times New Roman"/>
                <w:color w:val="414242"/>
                <w:sz w:val="26"/>
                <w:szCs w:val="26"/>
              </w:rPr>
            </w:pPr>
            <w:r w:rsidRPr="007012EF">
              <w:rPr>
                <w:rFonts w:ascii="Times New Roman" w:hAnsi="Times New Roman"/>
                <w:bCs/>
                <w:color w:val="414242"/>
              </w:rPr>
              <w:t xml:space="preserve"> муниципальной услуги</w:t>
            </w:r>
          </w:p>
        </w:tc>
      </w:tr>
      <w:tr w:rsidR="0051684E" w:rsidRPr="007012EF" w14:paraId="0DF26811" w14:textId="77777777" w:rsidTr="007012EF">
        <w:trPr>
          <w:trHeight w:hRule="exact" w:val="155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5A5DB" w14:textId="77777777" w:rsidR="0051684E" w:rsidRPr="007012EF" w:rsidRDefault="0051684E" w:rsidP="0051684E">
            <w:pPr>
              <w:widowControl w:val="0"/>
              <w:spacing w:before="200"/>
              <w:ind w:firstLine="0"/>
              <w:jc w:val="center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28AED5" w14:textId="77777777" w:rsidR="0051684E" w:rsidRPr="007012EF" w:rsidRDefault="0051684E" w:rsidP="0051684E">
            <w:pPr>
              <w:widowControl w:val="0"/>
              <w:tabs>
                <w:tab w:val="left" w:leader="underscore" w:pos="4488"/>
              </w:tabs>
              <w:spacing w:line="259" w:lineRule="auto"/>
              <w:ind w:firstLine="0"/>
              <w:jc w:val="left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t>Заявление подано с нарушением требований, установленных пунктами 3 и 4 Постановления Правительства РФ от 27.11.2014 № 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E6EA" w14:textId="5EC7C755" w:rsidR="0051684E" w:rsidRPr="007012EF" w:rsidRDefault="00D3668D" w:rsidP="0051684E">
            <w:pPr>
              <w:widowControl w:val="0"/>
              <w:spacing w:line="254" w:lineRule="auto"/>
              <w:ind w:firstLine="0"/>
              <w:jc w:val="left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t>ФЛ, ИП, ЮЛ, ПЗ</w:t>
            </w:r>
          </w:p>
        </w:tc>
      </w:tr>
      <w:tr w:rsidR="0051684E" w:rsidRPr="007012EF" w14:paraId="3A98A6EF" w14:textId="77777777" w:rsidTr="007012EF">
        <w:trPr>
          <w:trHeight w:hRule="exact" w:val="98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8F0B7A" w14:textId="77777777" w:rsidR="0051684E" w:rsidRPr="007012EF" w:rsidRDefault="0051684E" w:rsidP="0051684E">
            <w:pPr>
              <w:widowControl w:val="0"/>
              <w:spacing w:before="200"/>
              <w:ind w:firstLine="0"/>
              <w:jc w:val="center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7FCBF" w14:textId="77777777" w:rsidR="0051684E" w:rsidRPr="007012EF" w:rsidRDefault="0051684E" w:rsidP="0051684E">
            <w:pPr>
              <w:widowControl w:val="0"/>
              <w:tabs>
                <w:tab w:val="left" w:leader="underscore" w:pos="4488"/>
              </w:tabs>
              <w:spacing w:line="259" w:lineRule="auto"/>
              <w:ind w:firstLine="0"/>
              <w:jc w:val="left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t xml:space="preserve">В заявлении указаны цели использования земель или земельного </w:t>
            </w:r>
            <w:proofErr w:type="gramStart"/>
            <w:r w:rsidRPr="007012EF">
              <w:rPr>
                <w:rFonts w:ascii="Times New Roman" w:hAnsi="Times New Roman"/>
                <w:color w:val="414242"/>
              </w:rPr>
              <w:t>участка</w:t>
            </w:r>
            <w:proofErr w:type="gramEnd"/>
            <w:r w:rsidRPr="007012EF">
              <w:rPr>
                <w:rFonts w:ascii="Times New Roman" w:hAnsi="Times New Roman"/>
                <w:color w:val="414242"/>
              </w:rPr>
              <w:t xml:space="preserve"> или объекты, предполагаемые к размещению, не предусмотренные пунктом 1 статьи 39.34 Земельного кодекса РФ</w:t>
            </w:r>
          </w:p>
          <w:p w14:paraId="6E67F26B" w14:textId="77777777" w:rsidR="0051684E" w:rsidRPr="007012EF" w:rsidRDefault="0051684E" w:rsidP="0051684E">
            <w:pPr>
              <w:widowControl w:val="0"/>
              <w:tabs>
                <w:tab w:val="left" w:leader="underscore" w:pos="4488"/>
              </w:tabs>
              <w:spacing w:line="259" w:lineRule="auto"/>
              <w:ind w:firstLine="0"/>
              <w:jc w:val="left"/>
              <w:rPr>
                <w:rFonts w:ascii="Times New Roman" w:hAnsi="Times New Roman"/>
                <w:color w:val="414242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D434" w14:textId="4947C069" w:rsidR="0051684E" w:rsidRPr="007012EF" w:rsidRDefault="00D3668D" w:rsidP="0051684E">
            <w:pPr>
              <w:widowControl w:val="0"/>
              <w:spacing w:line="254" w:lineRule="auto"/>
              <w:ind w:firstLine="0"/>
              <w:jc w:val="left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t>ФЛ, ИП, ЮЛ, ПЗ</w:t>
            </w:r>
          </w:p>
        </w:tc>
      </w:tr>
      <w:tr w:rsidR="0051684E" w:rsidRPr="007012EF" w14:paraId="40A51B83" w14:textId="77777777" w:rsidTr="007012EF">
        <w:trPr>
          <w:trHeight w:hRule="exact" w:val="99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8E2B6" w14:textId="77777777" w:rsidR="0051684E" w:rsidRPr="007012EF" w:rsidRDefault="0051684E" w:rsidP="0051684E">
            <w:pPr>
              <w:widowControl w:val="0"/>
              <w:spacing w:before="200"/>
              <w:ind w:firstLine="0"/>
              <w:jc w:val="center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t>6.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E2953" w14:textId="77777777" w:rsidR="0051684E" w:rsidRPr="007012EF" w:rsidRDefault="0051684E" w:rsidP="0051684E">
            <w:pPr>
              <w:widowControl w:val="0"/>
              <w:tabs>
                <w:tab w:val="left" w:leader="underscore" w:pos="4488"/>
              </w:tabs>
              <w:spacing w:line="259" w:lineRule="auto"/>
              <w:ind w:firstLine="0"/>
              <w:jc w:val="left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t>Земельный участок, на использование которого испрашивается разрешение, предоставлен физическому или юридическому лицу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1A63" w14:textId="05C03FC8" w:rsidR="0051684E" w:rsidRPr="007012EF" w:rsidRDefault="00D3668D" w:rsidP="0051684E">
            <w:pPr>
              <w:widowControl w:val="0"/>
              <w:spacing w:line="254" w:lineRule="auto"/>
              <w:ind w:firstLine="0"/>
              <w:jc w:val="left"/>
              <w:rPr>
                <w:rFonts w:ascii="Times New Roman" w:hAnsi="Times New Roman"/>
                <w:color w:val="414242"/>
              </w:rPr>
            </w:pPr>
            <w:r w:rsidRPr="007012EF">
              <w:rPr>
                <w:rFonts w:ascii="Times New Roman" w:hAnsi="Times New Roman"/>
                <w:color w:val="414242"/>
              </w:rPr>
              <w:t>ФЛ, ИП, ЮЛ, ПЗ</w:t>
            </w:r>
          </w:p>
        </w:tc>
      </w:tr>
    </w:tbl>
    <w:p w14:paraId="6D9B9A68" w14:textId="6C5B43AD" w:rsidR="003C7886" w:rsidRPr="007012EF" w:rsidRDefault="003C7886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46A427BF" w14:textId="7CB4BC82" w:rsidR="003C7886" w:rsidRPr="007012EF" w:rsidRDefault="003C7886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06AFA163" w14:textId="77777777" w:rsidR="004E66FC" w:rsidRPr="007012EF" w:rsidRDefault="004E66FC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15A3D2CB" w14:textId="77777777" w:rsidR="004E66FC" w:rsidRPr="007012EF" w:rsidRDefault="004E66FC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7CC74F9A" w14:textId="77777777" w:rsidR="004E66FC" w:rsidRPr="007012EF" w:rsidRDefault="004E66FC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5FD65B7C" w14:textId="77777777" w:rsidR="004E66FC" w:rsidRPr="007012EF" w:rsidRDefault="004E66FC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04E8E4F6" w14:textId="77777777" w:rsidR="004E66FC" w:rsidRPr="007012EF" w:rsidRDefault="004E66FC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3DB7EFE9" w14:textId="77777777" w:rsidR="004E66FC" w:rsidRPr="007012EF" w:rsidRDefault="004E66FC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2316513D" w14:textId="77777777" w:rsidR="004E66FC" w:rsidRPr="007012EF" w:rsidRDefault="004E66FC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2A5E78B1" w14:textId="77777777" w:rsidR="004E66FC" w:rsidRPr="007012EF" w:rsidRDefault="004E66FC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595EE607" w14:textId="77777777" w:rsidR="004E66FC" w:rsidRPr="007012EF" w:rsidRDefault="004E66FC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5679CFCE" w14:textId="77777777" w:rsidR="004E66FC" w:rsidRPr="007012EF" w:rsidRDefault="004E66FC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3CB5132D" w14:textId="77777777" w:rsidR="004E66FC" w:rsidRPr="007012EF" w:rsidRDefault="004E66FC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5C7A0E33" w14:textId="77777777" w:rsidR="004E66FC" w:rsidRPr="007012EF" w:rsidRDefault="004E66FC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281518AF" w14:textId="77777777" w:rsidR="004E66FC" w:rsidRPr="007012EF" w:rsidRDefault="004E66FC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332CEF72" w14:textId="77777777" w:rsidR="004E66FC" w:rsidRPr="007012EF" w:rsidRDefault="004E66FC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3CB0B273" w14:textId="61BABCEB" w:rsidR="00CC333D" w:rsidRPr="007012EF" w:rsidRDefault="00CC333D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53EE66BA" w14:textId="7BE7C1DC" w:rsidR="00CC333D" w:rsidRPr="007012EF" w:rsidRDefault="00CC333D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05052264" w14:textId="31050768" w:rsidR="00CC333D" w:rsidRPr="007012EF" w:rsidRDefault="00CC333D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28F9F9A6" w14:textId="18EB191E" w:rsidR="00CC333D" w:rsidRPr="007012EF" w:rsidRDefault="00CC333D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0E2F5623" w14:textId="49084612" w:rsidR="00CC333D" w:rsidRPr="007012EF" w:rsidRDefault="00CC333D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70A37042" w14:textId="77777777" w:rsidR="00CC333D" w:rsidRPr="007012EF" w:rsidRDefault="00CC333D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1A23C5C8" w14:textId="77777777" w:rsidR="00B9524B" w:rsidRPr="007012EF" w:rsidRDefault="00B9524B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398708AE" w14:textId="77777777" w:rsidR="00B9524B" w:rsidRPr="007012EF" w:rsidRDefault="00B9524B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0FD30D7D" w14:textId="77777777" w:rsidR="00B9524B" w:rsidRPr="007012EF" w:rsidRDefault="00B9524B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11E56E00" w14:textId="77777777" w:rsidR="00B9524B" w:rsidRPr="007012EF" w:rsidRDefault="00B9524B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532BB90B" w14:textId="77777777" w:rsidR="00B9524B" w:rsidRPr="007012EF" w:rsidRDefault="00B9524B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32794450" w14:textId="77777777" w:rsidR="00B9524B" w:rsidRPr="007012EF" w:rsidRDefault="00B9524B" w:rsidP="00636069">
      <w:pPr>
        <w:widowControl w:val="0"/>
        <w:autoSpaceDE w:val="0"/>
        <w:autoSpaceDN w:val="0"/>
        <w:ind w:firstLine="0"/>
        <w:outlineLvl w:val="1"/>
        <w:rPr>
          <w:rFonts w:ascii="Times New Roman" w:hAnsi="Times New Roman"/>
          <w:sz w:val="28"/>
          <w:szCs w:val="28"/>
        </w:rPr>
      </w:pPr>
    </w:p>
    <w:p w14:paraId="13DEC457" w14:textId="0E47F525" w:rsidR="003C7886" w:rsidRPr="000D2D51" w:rsidRDefault="003C7886" w:rsidP="000D2D51">
      <w:pPr>
        <w:autoSpaceDE w:val="0"/>
        <w:autoSpaceDN w:val="0"/>
        <w:adjustRightInd w:val="0"/>
        <w:ind w:left="4536" w:firstLine="0"/>
        <w:jc w:val="center"/>
        <w:rPr>
          <w:rFonts w:ascii="Times New Roman" w:hAnsi="Times New Roman"/>
          <w:sz w:val="28"/>
          <w:szCs w:val="28"/>
        </w:rPr>
      </w:pPr>
      <w:r w:rsidRPr="000D2D51">
        <w:rPr>
          <w:rFonts w:ascii="Times New Roman" w:hAnsi="Times New Roman"/>
          <w:sz w:val="28"/>
          <w:szCs w:val="28"/>
        </w:rPr>
        <w:lastRenderedPageBreak/>
        <w:t>Приложение № 3</w:t>
      </w:r>
    </w:p>
    <w:p w14:paraId="641F0396" w14:textId="77777777" w:rsidR="003C7886" w:rsidRPr="000D2D51" w:rsidRDefault="003C7886" w:rsidP="000D2D51">
      <w:pPr>
        <w:autoSpaceDE w:val="0"/>
        <w:autoSpaceDN w:val="0"/>
        <w:adjustRightInd w:val="0"/>
        <w:ind w:left="4536" w:firstLine="0"/>
        <w:jc w:val="center"/>
        <w:rPr>
          <w:rFonts w:ascii="Times New Roman" w:hAnsi="Times New Roman"/>
          <w:sz w:val="28"/>
          <w:szCs w:val="28"/>
        </w:rPr>
      </w:pPr>
      <w:r w:rsidRPr="000D2D51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14:paraId="14D9845C" w14:textId="77777777" w:rsidR="003C7886" w:rsidRPr="000D2D51" w:rsidRDefault="003C7886" w:rsidP="000D2D51">
      <w:pPr>
        <w:autoSpaceDE w:val="0"/>
        <w:autoSpaceDN w:val="0"/>
        <w:adjustRightInd w:val="0"/>
        <w:ind w:left="4536" w:firstLine="0"/>
        <w:jc w:val="center"/>
        <w:rPr>
          <w:rFonts w:ascii="Times New Roman" w:hAnsi="Times New Roman"/>
          <w:sz w:val="28"/>
          <w:szCs w:val="28"/>
        </w:rPr>
      </w:pPr>
      <w:r w:rsidRPr="000D2D51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14:paraId="46F2EEDF" w14:textId="77777777" w:rsidR="0051684E" w:rsidRPr="000D2D51" w:rsidRDefault="0051684E" w:rsidP="000D2D51">
      <w:pPr>
        <w:autoSpaceDE w:val="0"/>
        <w:autoSpaceDN w:val="0"/>
        <w:adjustRightInd w:val="0"/>
        <w:ind w:left="4536" w:firstLine="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0D2D51">
        <w:rPr>
          <w:rFonts w:ascii="Times New Roman" w:hAnsi="Times New Roman"/>
          <w:sz w:val="28"/>
          <w:szCs w:val="28"/>
        </w:rPr>
        <w:t>«Выдача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</w:p>
    <w:p w14:paraId="3B1AF666" w14:textId="7A4A8612" w:rsidR="001D7F25" w:rsidRPr="007012EF" w:rsidRDefault="001D7F25" w:rsidP="001D7F25">
      <w:pPr>
        <w:autoSpaceDE w:val="0"/>
        <w:autoSpaceDN w:val="0"/>
        <w:adjustRightInd w:val="0"/>
        <w:jc w:val="right"/>
        <w:rPr>
          <w:rFonts w:ascii="Times New Roman" w:hAnsi="Times New Roman"/>
          <w:bCs/>
          <w:sz w:val="26"/>
          <w:szCs w:val="26"/>
        </w:rPr>
      </w:pPr>
    </w:p>
    <w:p w14:paraId="180654C1" w14:textId="45EE3F76" w:rsidR="0051684E" w:rsidRPr="007012EF" w:rsidRDefault="0051684E" w:rsidP="001D7F25">
      <w:pPr>
        <w:autoSpaceDE w:val="0"/>
        <w:autoSpaceDN w:val="0"/>
        <w:adjustRightInd w:val="0"/>
        <w:jc w:val="right"/>
        <w:rPr>
          <w:rFonts w:ascii="Times New Roman" w:hAnsi="Times New Roman"/>
          <w:bCs/>
          <w:sz w:val="26"/>
          <w:szCs w:val="26"/>
        </w:rPr>
      </w:pPr>
    </w:p>
    <w:p w14:paraId="6005796B" w14:textId="0F026315" w:rsidR="0051684E" w:rsidRPr="007012EF" w:rsidRDefault="0051684E" w:rsidP="001D7F25">
      <w:pPr>
        <w:autoSpaceDE w:val="0"/>
        <w:autoSpaceDN w:val="0"/>
        <w:adjustRightInd w:val="0"/>
        <w:jc w:val="right"/>
        <w:rPr>
          <w:rFonts w:ascii="Times New Roman" w:hAnsi="Times New Roman"/>
        </w:rPr>
      </w:pPr>
      <w:r w:rsidRPr="007012EF">
        <w:rPr>
          <w:rFonts w:ascii="Times New Roman" w:hAnsi="Times New Roman"/>
        </w:rPr>
        <w:t>Форма 1</w:t>
      </w:r>
    </w:p>
    <w:p w14:paraId="699FCB62" w14:textId="77777777" w:rsidR="0051684E" w:rsidRPr="007012EF" w:rsidRDefault="0051684E" w:rsidP="001D7F25">
      <w:pPr>
        <w:autoSpaceDE w:val="0"/>
        <w:autoSpaceDN w:val="0"/>
        <w:adjustRightInd w:val="0"/>
        <w:jc w:val="right"/>
        <w:rPr>
          <w:rFonts w:ascii="Times New Roman" w:hAnsi="Times New Roman"/>
          <w:bCs/>
          <w:sz w:val="26"/>
          <w:szCs w:val="26"/>
        </w:rPr>
      </w:pPr>
    </w:p>
    <w:p w14:paraId="134290D7" w14:textId="77777777" w:rsidR="001D7F25" w:rsidRPr="007012EF" w:rsidRDefault="001D7F25" w:rsidP="001D7F2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7012EF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Pr="007012EF">
        <w:rPr>
          <w:rFonts w:ascii="Times New Roman" w:hAnsi="Times New Roman" w:cs="Times New Roman"/>
          <w:sz w:val="26"/>
          <w:szCs w:val="26"/>
        </w:rPr>
        <w:tab/>
      </w:r>
      <w:r w:rsidRPr="007012EF">
        <w:rPr>
          <w:rFonts w:ascii="Times New Roman" w:hAnsi="Times New Roman" w:cs="Times New Roman"/>
          <w:sz w:val="26"/>
          <w:szCs w:val="26"/>
        </w:rPr>
        <w:tab/>
      </w:r>
      <w:r w:rsidRPr="007012EF">
        <w:rPr>
          <w:rFonts w:ascii="Times New Roman" w:hAnsi="Times New Roman" w:cs="Times New Roman"/>
          <w:sz w:val="26"/>
          <w:szCs w:val="26"/>
        </w:rPr>
        <w:tab/>
        <w:t xml:space="preserve">  Председателю</w:t>
      </w:r>
      <w:r w:rsidRPr="007012EF">
        <w:rPr>
          <w:rFonts w:ascii="Times New Roman" w:hAnsi="Times New Roman" w:cs="Times New Roman"/>
          <w:sz w:val="26"/>
          <w:szCs w:val="26"/>
        </w:rPr>
        <w:br/>
        <w:t xml:space="preserve"> комитета по управлению муниципальным имуществом </w:t>
      </w:r>
      <w:r w:rsidRPr="007012EF">
        <w:rPr>
          <w:rFonts w:ascii="Times New Roman" w:hAnsi="Times New Roman" w:cs="Times New Roman"/>
          <w:sz w:val="26"/>
          <w:szCs w:val="26"/>
        </w:rPr>
        <w:br/>
        <w:t>муниципального образования</w:t>
      </w:r>
    </w:p>
    <w:p w14:paraId="7BBB4638" w14:textId="4F1B9753" w:rsidR="001D7F25" w:rsidRPr="007012EF" w:rsidRDefault="001D7F25" w:rsidP="001D7F2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7012E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Ногликский муниципальный округ Сахалинской области</w:t>
      </w:r>
    </w:p>
    <w:p w14:paraId="5A81C26F" w14:textId="77777777" w:rsidR="001D7F25" w:rsidRPr="007012EF" w:rsidRDefault="001D7F25" w:rsidP="001D7F2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7012E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_______________________________</w:t>
      </w:r>
    </w:p>
    <w:p w14:paraId="3F0D1256" w14:textId="77777777" w:rsidR="001D7F25" w:rsidRPr="007012EF" w:rsidRDefault="001D7F25" w:rsidP="001D7F2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14:paraId="77914D7C" w14:textId="77777777" w:rsidR="0051684E" w:rsidRPr="007012EF" w:rsidRDefault="001D7F25" w:rsidP="0051684E">
      <w:pPr>
        <w:widowControl w:val="0"/>
        <w:autoSpaceDE w:val="0"/>
        <w:autoSpaceDN w:val="0"/>
        <w:ind w:left="3969"/>
        <w:rPr>
          <w:rFonts w:ascii="Times New Roman" w:hAnsi="Times New Roman"/>
          <w:sz w:val="20"/>
          <w:szCs w:val="20"/>
        </w:rPr>
      </w:pPr>
      <w:bookmarkStart w:id="18" w:name="Par773"/>
      <w:bookmarkEnd w:id="18"/>
      <w:r w:rsidRPr="007012EF">
        <w:rPr>
          <w:rFonts w:ascii="Times New Roman" w:hAnsi="Times New Roman"/>
          <w:sz w:val="26"/>
          <w:szCs w:val="26"/>
        </w:rPr>
        <w:t xml:space="preserve">                                                  </w:t>
      </w:r>
      <w:r w:rsidR="0051684E" w:rsidRPr="007012EF">
        <w:rPr>
          <w:rFonts w:ascii="Times New Roman" w:hAnsi="Times New Roman"/>
          <w:sz w:val="20"/>
          <w:szCs w:val="20"/>
        </w:rPr>
        <w:t>Физическое лицо:</w:t>
      </w:r>
    </w:p>
    <w:p w14:paraId="1C56826A" w14:textId="64D4F586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 xml:space="preserve">фамилия, имя, отчество (при </w:t>
      </w:r>
      <w:r w:rsidR="00D3668D" w:rsidRPr="007012EF">
        <w:rPr>
          <w:rFonts w:ascii="Times New Roman" w:hAnsi="Times New Roman"/>
          <w:sz w:val="20"/>
          <w:szCs w:val="20"/>
        </w:rPr>
        <w:t>наличии) _</w:t>
      </w:r>
      <w:r w:rsidRPr="007012EF">
        <w:rPr>
          <w:rFonts w:ascii="Times New Roman" w:hAnsi="Times New Roman"/>
          <w:sz w:val="20"/>
          <w:szCs w:val="20"/>
        </w:rPr>
        <w:t>______</w:t>
      </w:r>
      <w:r w:rsidR="000D2D51">
        <w:rPr>
          <w:rFonts w:ascii="Times New Roman" w:hAnsi="Times New Roman"/>
          <w:sz w:val="20"/>
          <w:szCs w:val="20"/>
        </w:rPr>
        <w:t>_____________</w:t>
      </w:r>
      <w:r w:rsidRPr="007012EF">
        <w:rPr>
          <w:rFonts w:ascii="Times New Roman" w:hAnsi="Times New Roman"/>
          <w:sz w:val="20"/>
          <w:szCs w:val="20"/>
        </w:rPr>
        <w:t>_</w:t>
      </w:r>
    </w:p>
    <w:p w14:paraId="3DD5D36E" w14:textId="345947A2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_______________________________________</w:t>
      </w:r>
      <w:r w:rsidR="000D2D51">
        <w:rPr>
          <w:rFonts w:ascii="Times New Roman" w:hAnsi="Times New Roman"/>
          <w:sz w:val="20"/>
          <w:szCs w:val="20"/>
        </w:rPr>
        <w:t>_________</w:t>
      </w:r>
      <w:r w:rsidRPr="007012EF">
        <w:rPr>
          <w:rFonts w:ascii="Times New Roman" w:hAnsi="Times New Roman"/>
          <w:sz w:val="20"/>
          <w:szCs w:val="20"/>
        </w:rPr>
        <w:t>_____</w:t>
      </w:r>
    </w:p>
    <w:p w14:paraId="4F1D0245" w14:textId="5393C294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место жительства ________________________</w:t>
      </w:r>
      <w:r w:rsidR="000D2D51">
        <w:rPr>
          <w:rFonts w:ascii="Times New Roman" w:hAnsi="Times New Roman"/>
          <w:sz w:val="20"/>
          <w:szCs w:val="20"/>
        </w:rPr>
        <w:t>___________</w:t>
      </w:r>
      <w:r w:rsidRPr="007012EF">
        <w:rPr>
          <w:rFonts w:ascii="Times New Roman" w:hAnsi="Times New Roman"/>
          <w:sz w:val="20"/>
          <w:szCs w:val="20"/>
        </w:rPr>
        <w:t>___</w:t>
      </w:r>
    </w:p>
    <w:p w14:paraId="26ECECB5" w14:textId="324451BE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___________________________________________</w:t>
      </w:r>
      <w:r w:rsidR="000D2D51">
        <w:rPr>
          <w:rFonts w:ascii="Times New Roman" w:hAnsi="Times New Roman"/>
          <w:sz w:val="20"/>
          <w:szCs w:val="20"/>
        </w:rPr>
        <w:t>_________</w:t>
      </w:r>
      <w:r w:rsidRPr="007012EF">
        <w:rPr>
          <w:rFonts w:ascii="Times New Roman" w:hAnsi="Times New Roman"/>
          <w:sz w:val="20"/>
          <w:szCs w:val="20"/>
        </w:rPr>
        <w:t>_</w:t>
      </w:r>
    </w:p>
    <w:p w14:paraId="6A4194D9" w14:textId="319852AF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документ, удостоверяющий личность________</w:t>
      </w:r>
      <w:r w:rsidR="000D2D51">
        <w:rPr>
          <w:rFonts w:ascii="Times New Roman" w:hAnsi="Times New Roman"/>
          <w:sz w:val="20"/>
          <w:szCs w:val="20"/>
        </w:rPr>
        <w:t>__________</w:t>
      </w:r>
      <w:r w:rsidRPr="007012EF">
        <w:rPr>
          <w:rFonts w:ascii="Times New Roman" w:hAnsi="Times New Roman"/>
          <w:sz w:val="20"/>
          <w:szCs w:val="20"/>
        </w:rPr>
        <w:t>___</w:t>
      </w:r>
    </w:p>
    <w:p w14:paraId="70F83267" w14:textId="5862FE4F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____________________________________________</w:t>
      </w:r>
      <w:r w:rsidR="000D2D51">
        <w:rPr>
          <w:rFonts w:ascii="Times New Roman" w:hAnsi="Times New Roman"/>
          <w:sz w:val="20"/>
          <w:szCs w:val="20"/>
        </w:rPr>
        <w:t>_________</w:t>
      </w:r>
    </w:p>
    <w:p w14:paraId="7CB296FF" w14:textId="0FEA5E1F" w:rsidR="0051684E" w:rsidRPr="007012EF" w:rsidRDefault="0051684E" w:rsidP="000D2D51">
      <w:pPr>
        <w:widowControl w:val="0"/>
        <w:autoSpaceDE w:val="0"/>
        <w:autoSpaceDN w:val="0"/>
        <w:ind w:left="3969" w:firstLine="0"/>
        <w:jc w:val="center"/>
        <w:rPr>
          <w:rFonts w:ascii="Times New Roman" w:hAnsi="Times New Roman"/>
          <w:sz w:val="16"/>
          <w:szCs w:val="16"/>
        </w:rPr>
      </w:pPr>
      <w:r w:rsidRPr="007012EF">
        <w:rPr>
          <w:rFonts w:ascii="Times New Roman" w:hAnsi="Times New Roman"/>
          <w:sz w:val="16"/>
          <w:szCs w:val="16"/>
        </w:rPr>
        <w:t>(серия, номер, кем и когда выдан)</w:t>
      </w:r>
    </w:p>
    <w:p w14:paraId="6A579EF5" w14:textId="40AFC190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почтовый адрес ________________________</w:t>
      </w:r>
      <w:r w:rsidR="000D2D51">
        <w:rPr>
          <w:rFonts w:ascii="Times New Roman" w:hAnsi="Times New Roman"/>
          <w:sz w:val="20"/>
          <w:szCs w:val="20"/>
        </w:rPr>
        <w:t>___________</w:t>
      </w:r>
      <w:r w:rsidRPr="007012EF">
        <w:rPr>
          <w:rFonts w:ascii="Times New Roman" w:hAnsi="Times New Roman"/>
          <w:sz w:val="20"/>
          <w:szCs w:val="20"/>
        </w:rPr>
        <w:t>_____</w:t>
      </w:r>
    </w:p>
    <w:p w14:paraId="3E7A139E" w14:textId="7C667274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адрес электронной почты ____________________</w:t>
      </w:r>
      <w:r w:rsidR="000D2D51">
        <w:rPr>
          <w:rFonts w:ascii="Times New Roman" w:hAnsi="Times New Roman"/>
          <w:sz w:val="20"/>
          <w:szCs w:val="20"/>
        </w:rPr>
        <w:t>___________</w:t>
      </w:r>
    </w:p>
    <w:p w14:paraId="6C4F5C7A" w14:textId="46B52E1A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номер телефона _____________________________</w:t>
      </w:r>
      <w:r w:rsidR="000D2D51">
        <w:rPr>
          <w:rFonts w:ascii="Times New Roman" w:hAnsi="Times New Roman"/>
          <w:sz w:val="20"/>
          <w:szCs w:val="20"/>
        </w:rPr>
        <w:t>__________</w:t>
      </w:r>
    </w:p>
    <w:p w14:paraId="3B9BAA7C" w14:textId="77777777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</w:p>
    <w:p w14:paraId="5DE81BC1" w14:textId="77777777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юридическое лицо:</w:t>
      </w:r>
    </w:p>
    <w:p w14:paraId="2C7DAA9C" w14:textId="670B201E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наименование и организационно-правовая форма юридического лица _______________</w:t>
      </w:r>
      <w:r w:rsidR="000D2D51">
        <w:rPr>
          <w:rFonts w:ascii="Times New Roman" w:hAnsi="Times New Roman"/>
          <w:sz w:val="20"/>
          <w:szCs w:val="20"/>
        </w:rPr>
        <w:t>__________</w:t>
      </w:r>
      <w:r w:rsidRPr="007012EF">
        <w:rPr>
          <w:rFonts w:ascii="Times New Roman" w:hAnsi="Times New Roman"/>
          <w:sz w:val="20"/>
          <w:szCs w:val="20"/>
        </w:rPr>
        <w:t>___________</w:t>
      </w:r>
    </w:p>
    <w:p w14:paraId="6C06E0EF" w14:textId="348CB982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__________________________________________</w:t>
      </w:r>
      <w:r w:rsidR="000D2D51">
        <w:rPr>
          <w:rFonts w:ascii="Times New Roman" w:hAnsi="Times New Roman"/>
          <w:sz w:val="20"/>
          <w:szCs w:val="20"/>
        </w:rPr>
        <w:t>_________</w:t>
      </w:r>
      <w:r w:rsidRPr="007012EF">
        <w:rPr>
          <w:rFonts w:ascii="Times New Roman" w:hAnsi="Times New Roman"/>
          <w:sz w:val="20"/>
          <w:szCs w:val="20"/>
        </w:rPr>
        <w:t>__</w:t>
      </w:r>
    </w:p>
    <w:p w14:paraId="5EF02EDA" w14:textId="5DCC2E25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место нахождения ___________________________</w:t>
      </w:r>
      <w:r w:rsidR="000D2D51">
        <w:rPr>
          <w:rFonts w:ascii="Times New Roman" w:hAnsi="Times New Roman"/>
          <w:sz w:val="20"/>
          <w:szCs w:val="20"/>
        </w:rPr>
        <w:t>__________</w:t>
      </w:r>
    </w:p>
    <w:p w14:paraId="3F424F1E" w14:textId="75DA46C7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____________________________________________</w:t>
      </w:r>
      <w:r w:rsidR="000D2D51">
        <w:rPr>
          <w:rFonts w:ascii="Times New Roman" w:hAnsi="Times New Roman"/>
          <w:sz w:val="20"/>
          <w:szCs w:val="20"/>
        </w:rPr>
        <w:t>_________</w:t>
      </w:r>
    </w:p>
    <w:p w14:paraId="6DE1F748" w14:textId="0CCBC2F4" w:rsidR="0051684E" w:rsidRPr="007012EF" w:rsidRDefault="0051684E" w:rsidP="000D2D51">
      <w:pPr>
        <w:widowControl w:val="0"/>
        <w:autoSpaceDE w:val="0"/>
        <w:autoSpaceDN w:val="0"/>
        <w:spacing w:before="6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ИНН ________________________________________</w:t>
      </w:r>
      <w:r w:rsidR="000D2D51">
        <w:rPr>
          <w:rFonts w:ascii="Times New Roman" w:hAnsi="Times New Roman"/>
          <w:sz w:val="20"/>
          <w:szCs w:val="20"/>
        </w:rPr>
        <w:t>_________</w:t>
      </w:r>
    </w:p>
    <w:p w14:paraId="10D866A4" w14:textId="21F29011" w:rsidR="0051684E" w:rsidRPr="007012EF" w:rsidRDefault="0051684E" w:rsidP="000D2D51">
      <w:pPr>
        <w:widowControl w:val="0"/>
        <w:autoSpaceDE w:val="0"/>
        <w:autoSpaceDN w:val="0"/>
        <w:spacing w:before="6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ОГРН _______________________________________</w:t>
      </w:r>
      <w:r w:rsidR="000D2D51">
        <w:rPr>
          <w:rFonts w:ascii="Times New Roman" w:hAnsi="Times New Roman"/>
          <w:sz w:val="20"/>
          <w:szCs w:val="20"/>
        </w:rPr>
        <w:t>_________</w:t>
      </w:r>
    </w:p>
    <w:p w14:paraId="58E66131" w14:textId="3119B583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почтовый адрес _____________________________</w:t>
      </w:r>
      <w:r w:rsidR="000D2D51">
        <w:rPr>
          <w:rFonts w:ascii="Times New Roman" w:hAnsi="Times New Roman"/>
          <w:sz w:val="20"/>
          <w:szCs w:val="20"/>
        </w:rPr>
        <w:t>___________</w:t>
      </w:r>
    </w:p>
    <w:p w14:paraId="192B76CF" w14:textId="52FFFADE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адрес электронной почты ____________________</w:t>
      </w:r>
      <w:r w:rsidR="000D2D51">
        <w:rPr>
          <w:rFonts w:ascii="Times New Roman" w:hAnsi="Times New Roman"/>
          <w:sz w:val="20"/>
          <w:szCs w:val="20"/>
        </w:rPr>
        <w:t>___________</w:t>
      </w:r>
    </w:p>
    <w:p w14:paraId="3379AD28" w14:textId="3EB00458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номер телефона _____________________________</w:t>
      </w:r>
      <w:r w:rsidR="000D2D51">
        <w:rPr>
          <w:rFonts w:ascii="Times New Roman" w:hAnsi="Times New Roman"/>
          <w:sz w:val="20"/>
          <w:szCs w:val="20"/>
        </w:rPr>
        <w:t>__________</w:t>
      </w:r>
    </w:p>
    <w:p w14:paraId="5DF495B8" w14:textId="77777777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</w:p>
    <w:p w14:paraId="0B20AAE9" w14:textId="77777777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представитель заявителя:</w:t>
      </w:r>
    </w:p>
    <w:p w14:paraId="7F4951CE" w14:textId="2E5D67D9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 xml:space="preserve">фамилия, имя, отчество (при </w:t>
      </w:r>
      <w:r w:rsidR="00D3668D" w:rsidRPr="007012EF">
        <w:rPr>
          <w:rFonts w:ascii="Times New Roman" w:hAnsi="Times New Roman"/>
          <w:sz w:val="20"/>
          <w:szCs w:val="20"/>
        </w:rPr>
        <w:t>наличии) _</w:t>
      </w:r>
      <w:r w:rsidRPr="007012EF">
        <w:rPr>
          <w:rFonts w:ascii="Times New Roman" w:hAnsi="Times New Roman"/>
          <w:sz w:val="20"/>
          <w:szCs w:val="20"/>
        </w:rPr>
        <w:t>_____</w:t>
      </w:r>
      <w:r w:rsidR="000D2D51">
        <w:rPr>
          <w:rFonts w:ascii="Times New Roman" w:hAnsi="Times New Roman"/>
          <w:sz w:val="20"/>
          <w:szCs w:val="20"/>
        </w:rPr>
        <w:t>_____________</w:t>
      </w:r>
      <w:r w:rsidRPr="007012EF">
        <w:rPr>
          <w:rFonts w:ascii="Times New Roman" w:hAnsi="Times New Roman"/>
          <w:sz w:val="20"/>
          <w:szCs w:val="20"/>
        </w:rPr>
        <w:t>__</w:t>
      </w:r>
    </w:p>
    <w:p w14:paraId="3AD44FA3" w14:textId="1237E8CB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____________________________________________</w:t>
      </w:r>
      <w:r w:rsidR="000D2D51">
        <w:rPr>
          <w:rFonts w:ascii="Times New Roman" w:hAnsi="Times New Roman"/>
          <w:sz w:val="20"/>
          <w:szCs w:val="20"/>
        </w:rPr>
        <w:t>_________</w:t>
      </w:r>
    </w:p>
    <w:p w14:paraId="7DFFE72B" w14:textId="21CAEEE4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документ, подтверждающий полномочия ________</w:t>
      </w:r>
      <w:r w:rsidR="000D2D51">
        <w:rPr>
          <w:rFonts w:ascii="Times New Roman" w:hAnsi="Times New Roman"/>
          <w:sz w:val="20"/>
          <w:szCs w:val="20"/>
        </w:rPr>
        <w:t>__________</w:t>
      </w:r>
    </w:p>
    <w:p w14:paraId="5D545D59" w14:textId="53238C73" w:rsidR="0051684E" w:rsidRPr="007012EF" w:rsidRDefault="0051684E" w:rsidP="000D2D51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____________________________________________</w:t>
      </w:r>
      <w:r w:rsidR="000D2D51">
        <w:rPr>
          <w:rFonts w:ascii="Times New Roman" w:hAnsi="Times New Roman"/>
          <w:sz w:val="20"/>
          <w:szCs w:val="20"/>
        </w:rPr>
        <w:t>_________</w:t>
      </w:r>
    </w:p>
    <w:p w14:paraId="088DFB93" w14:textId="77777777" w:rsidR="0051684E" w:rsidRPr="007012EF" w:rsidRDefault="0051684E" w:rsidP="0051684E">
      <w:pPr>
        <w:widowControl w:val="0"/>
        <w:autoSpaceDE w:val="0"/>
        <w:autoSpaceDN w:val="0"/>
        <w:ind w:left="3969" w:firstLine="0"/>
        <w:jc w:val="center"/>
        <w:rPr>
          <w:rFonts w:ascii="Times New Roman" w:hAnsi="Times New Roman"/>
          <w:sz w:val="16"/>
          <w:szCs w:val="16"/>
        </w:rPr>
      </w:pPr>
      <w:r w:rsidRPr="007012EF">
        <w:rPr>
          <w:rFonts w:ascii="Times New Roman" w:hAnsi="Times New Roman"/>
          <w:sz w:val="16"/>
          <w:szCs w:val="16"/>
        </w:rPr>
        <w:t xml:space="preserve">(серия, номер, кем и когда выдан) </w:t>
      </w:r>
    </w:p>
    <w:p w14:paraId="49F8DA84" w14:textId="77777777" w:rsidR="0051684E" w:rsidRPr="007012EF" w:rsidRDefault="0051684E" w:rsidP="0051684E">
      <w:pPr>
        <w:widowControl w:val="0"/>
        <w:autoSpaceDE w:val="0"/>
        <w:autoSpaceDN w:val="0"/>
        <w:ind w:left="3969" w:firstLine="0"/>
        <w:rPr>
          <w:rFonts w:ascii="Times New Roman" w:hAnsi="Times New Roman"/>
          <w:sz w:val="20"/>
          <w:szCs w:val="20"/>
        </w:rPr>
      </w:pPr>
    </w:p>
    <w:p w14:paraId="6AE3E8EB" w14:textId="77777777" w:rsidR="0051684E" w:rsidRPr="007012EF" w:rsidRDefault="0051684E" w:rsidP="0051684E">
      <w:pPr>
        <w:widowControl w:val="0"/>
        <w:autoSpaceDE w:val="0"/>
        <w:autoSpaceDN w:val="0"/>
        <w:ind w:left="4536" w:firstLine="0"/>
        <w:rPr>
          <w:rFonts w:ascii="Times New Roman" w:hAnsi="Times New Roman"/>
          <w:sz w:val="20"/>
          <w:szCs w:val="20"/>
        </w:rPr>
      </w:pPr>
    </w:p>
    <w:p w14:paraId="446B7FF3" w14:textId="77777777" w:rsidR="0051684E" w:rsidRPr="007012EF" w:rsidRDefault="0051684E" w:rsidP="0051684E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0"/>
          <w:szCs w:val="20"/>
        </w:rPr>
      </w:pPr>
      <w:bookmarkStart w:id="19" w:name="P622"/>
      <w:bookmarkEnd w:id="19"/>
    </w:p>
    <w:p w14:paraId="6B185B6D" w14:textId="77777777" w:rsidR="0051684E" w:rsidRPr="007012EF" w:rsidRDefault="0051684E" w:rsidP="0051684E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lastRenderedPageBreak/>
        <w:t>ЗАЯВЛЕНИЕ</w:t>
      </w:r>
    </w:p>
    <w:p w14:paraId="20784FBF" w14:textId="77777777" w:rsidR="0051684E" w:rsidRPr="007012EF" w:rsidRDefault="0051684E" w:rsidP="0051684E">
      <w:pPr>
        <w:widowControl w:val="0"/>
        <w:autoSpaceDE w:val="0"/>
        <w:autoSpaceDN w:val="0"/>
        <w:ind w:firstLine="0"/>
        <w:rPr>
          <w:rFonts w:ascii="Times New Roman" w:hAnsi="Times New Roman"/>
          <w:sz w:val="20"/>
          <w:szCs w:val="20"/>
        </w:rPr>
      </w:pPr>
    </w:p>
    <w:p w14:paraId="429822A3" w14:textId="5FBD82C5" w:rsidR="0051684E" w:rsidRPr="007012EF" w:rsidRDefault="0051684E" w:rsidP="0051684E">
      <w:pPr>
        <w:autoSpaceDE w:val="0"/>
        <w:autoSpaceDN w:val="0"/>
        <w:adjustRightInd w:val="0"/>
        <w:ind w:firstLine="709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Прошу выдать разрешение на использование земель и земельного участка, расположенного ________________________________________________________________________________</w:t>
      </w:r>
      <w:r w:rsidR="000D2D51">
        <w:rPr>
          <w:rFonts w:ascii="Times New Roman" w:hAnsi="Times New Roman"/>
          <w:sz w:val="20"/>
          <w:szCs w:val="20"/>
        </w:rPr>
        <w:t>______</w:t>
      </w:r>
      <w:r w:rsidRPr="007012EF">
        <w:rPr>
          <w:rFonts w:ascii="Times New Roman" w:hAnsi="Times New Roman"/>
          <w:sz w:val="20"/>
          <w:szCs w:val="20"/>
        </w:rPr>
        <w:t>_______</w:t>
      </w:r>
    </w:p>
    <w:p w14:paraId="61758F4B" w14:textId="77777777" w:rsidR="0051684E" w:rsidRPr="007012EF" w:rsidRDefault="0051684E" w:rsidP="0051684E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16"/>
          <w:szCs w:val="16"/>
        </w:rPr>
        <w:t xml:space="preserve">(адрес или местоположение </w:t>
      </w:r>
      <w:proofErr w:type="gramStart"/>
      <w:r w:rsidRPr="007012EF">
        <w:rPr>
          <w:rFonts w:ascii="Times New Roman" w:hAnsi="Times New Roman"/>
          <w:sz w:val="16"/>
          <w:szCs w:val="16"/>
        </w:rPr>
        <w:t>земель</w:t>
      </w:r>
      <w:proofErr w:type="gramEnd"/>
      <w:r w:rsidRPr="007012EF">
        <w:rPr>
          <w:rFonts w:ascii="Times New Roman" w:hAnsi="Times New Roman"/>
          <w:sz w:val="16"/>
          <w:szCs w:val="16"/>
        </w:rPr>
        <w:t xml:space="preserve"> или земельного участка)</w:t>
      </w:r>
    </w:p>
    <w:p w14:paraId="76072668" w14:textId="3A984476" w:rsidR="0051684E" w:rsidRPr="007012EF" w:rsidRDefault="0051684E" w:rsidP="0051684E">
      <w:pPr>
        <w:autoSpaceDE w:val="0"/>
        <w:autoSpaceDN w:val="0"/>
        <w:adjustRightInd w:val="0"/>
        <w:ind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______________________________________________________________________________________</w:t>
      </w:r>
      <w:r w:rsidR="000D2D51">
        <w:rPr>
          <w:rFonts w:ascii="Times New Roman" w:hAnsi="Times New Roman"/>
          <w:sz w:val="20"/>
          <w:szCs w:val="20"/>
        </w:rPr>
        <w:t>_____</w:t>
      </w:r>
      <w:r w:rsidRPr="007012EF">
        <w:rPr>
          <w:rFonts w:ascii="Times New Roman" w:hAnsi="Times New Roman"/>
          <w:sz w:val="20"/>
          <w:szCs w:val="20"/>
        </w:rPr>
        <w:t>__</w:t>
      </w:r>
    </w:p>
    <w:p w14:paraId="0B594EC8" w14:textId="1962212B" w:rsidR="0051684E" w:rsidRPr="007012EF" w:rsidRDefault="0051684E" w:rsidP="0051684E">
      <w:pPr>
        <w:autoSpaceDE w:val="0"/>
        <w:autoSpaceDN w:val="0"/>
        <w:adjustRightInd w:val="0"/>
        <w:spacing w:before="120"/>
        <w:ind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кадастровый номер земельного участка _______________________________________________________</w:t>
      </w:r>
      <w:r w:rsidR="000D2D51">
        <w:rPr>
          <w:rFonts w:ascii="Times New Roman" w:hAnsi="Times New Roman"/>
          <w:sz w:val="20"/>
          <w:szCs w:val="20"/>
        </w:rPr>
        <w:t>____</w:t>
      </w:r>
    </w:p>
    <w:p w14:paraId="7C3010D1" w14:textId="779EAFC0" w:rsidR="0051684E" w:rsidRPr="007012EF" w:rsidRDefault="0051684E" w:rsidP="0051684E">
      <w:pPr>
        <w:autoSpaceDE w:val="0"/>
        <w:autoSpaceDN w:val="0"/>
        <w:adjustRightInd w:val="0"/>
        <w:ind w:firstLine="3969"/>
        <w:jc w:val="center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16"/>
          <w:szCs w:val="16"/>
        </w:rPr>
        <w:t xml:space="preserve">(в случае, если планируется использование всего </w:t>
      </w:r>
    </w:p>
    <w:p w14:paraId="5B020AAD" w14:textId="6C92BC87" w:rsidR="0051684E" w:rsidRPr="007012EF" w:rsidRDefault="0051684E" w:rsidP="0051684E">
      <w:pPr>
        <w:autoSpaceDE w:val="0"/>
        <w:autoSpaceDN w:val="0"/>
        <w:adjustRightInd w:val="0"/>
        <w:ind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____________________________________________________________________________________</w:t>
      </w:r>
      <w:r w:rsidR="000D2D51">
        <w:rPr>
          <w:rFonts w:ascii="Times New Roman" w:hAnsi="Times New Roman"/>
          <w:sz w:val="20"/>
          <w:szCs w:val="20"/>
        </w:rPr>
        <w:t>_____</w:t>
      </w:r>
      <w:r w:rsidRPr="007012EF">
        <w:rPr>
          <w:rFonts w:ascii="Times New Roman" w:hAnsi="Times New Roman"/>
          <w:sz w:val="20"/>
          <w:szCs w:val="20"/>
        </w:rPr>
        <w:t>____</w:t>
      </w:r>
    </w:p>
    <w:p w14:paraId="78606649" w14:textId="77777777" w:rsidR="0051684E" w:rsidRPr="007012EF" w:rsidRDefault="0051684E" w:rsidP="0051684E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16"/>
          <w:szCs w:val="16"/>
        </w:rPr>
      </w:pPr>
      <w:r w:rsidRPr="007012EF">
        <w:rPr>
          <w:rFonts w:ascii="Times New Roman" w:hAnsi="Times New Roman"/>
          <w:sz w:val="16"/>
          <w:szCs w:val="16"/>
        </w:rPr>
        <w:t>земельного участки или его части)</w:t>
      </w:r>
    </w:p>
    <w:p w14:paraId="2540FDC0" w14:textId="77777777" w:rsidR="0051684E" w:rsidRPr="007012EF" w:rsidRDefault="0051684E" w:rsidP="0051684E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0"/>
          <w:szCs w:val="20"/>
        </w:rPr>
      </w:pPr>
    </w:p>
    <w:p w14:paraId="495372B6" w14:textId="77777777" w:rsidR="0051684E" w:rsidRPr="007012EF" w:rsidRDefault="0051684E" w:rsidP="0051684E">
      <w:pPr>
        <w:autoSpaceDE w:val="0"/>
        <w:autoSpaceDN w:val="0"/>
        <w:adjustRightInd w:val="0"/>
        <w:spacing w:before="120" w:after="120"/>
        <w:ind w:firstLine="709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Предполагаемая цель использования земель или земельного участка:</w:t>
      </w:r>
    </w:p>
    <w:p w14:paraId="2164804B" w14:textId="098DE4BE" w:rsidR="0051684E" w:rsidRPr="007012EF" w:rsidRDefault="0051684E" w:rsidP="0051684E">
      <w:pPr>
        <w:widowControl w:val="0"/>
        <w:autoSpaceDE w:val="0"/>
        <w:autoSpaceDN w:val="0"/>
        <w:ind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sym w:font="Wingdings 2" w:char="F0A3"/>
      </w:r>
      <w:r w:rsidRPr="007012EF">
        <w:rPr>
          <w:rFonts w:ascii="Times New Roman" w:hAnsi="Times New Roman"/>
          <w:sz w:val="20"/>
          <w:szCs w:val="20"/>
        </w:rPr>
        <w:t xml:space="preserve"> </w:t>
      </w:r>
      <w:r w:rsidR="004E66FC" w:rsidRPr="007012EF">
        <w:rPr>
          <w:rFonts w:ascii="Times New Roman" w:hAnsi="Times New Roman"/>
          <w:sz w:val="20"/>
          <w:szCs w:val="20"/>
        </w:rPr>
        <w:t>в целях проведения инженерных изысканий либо капитального или текущего ремонта линейного объекта на срок не более одного года</w:t>
      </w:r>
      <w:r w:rsidRPr="007012EF">
        <w:rPr>
          <w:rFonts w:ascii="Times New Roman" w:hAnsi="Times New Roman"/>
          <w:sz w:val="20"/>
          <w:szCs w:val="20"/>
        </w:rPr>
        <w:t>;</w:t>
      </w:r>
    </w:p>
    <w:p w14:paraId="279A7E5C" w14:textId="588F22F7" w:rsidR="0051684E" w:rsidRPr="007012EF" w:rsidRDefault="0051684E" w:rsidP="0051684E">
      <w:pPr>
        <w:widowControl w:val="0"/>
        <w:autoSpaceDE w:val="0"/>
        <w:autoSpaceDN w:val="0"/>
        <w:ind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sym w:font="Wingdings 2" w:char="F0A3"/>
      </w:r>
      <w:r w:rsidRPr="007012EF">
        <w:rPr>
          <w:rFonts w:ascii="Times New Roman" w:hAnsi="Times New Roman"/>
          <w:sz w:val="20"/>
          <w:szCs w:val="20"/>
        </w:rPr>
        <w:t xml:space="preserve"> </w:t>
      </w:r>
      <w:r w:rsidR="004E66FC" w:rsidRPr="007012EF">
        <w:rPr>
          <w:rFonts w:ascii="Times New Roman" w:hAnsi="Times New Roman"/>
          <w:sz w:val="20"/>
          <w:szCs w:val="20"/>
        </w:rPr>
        <w:t>в целях возведения некапитальных строений, сооружений (включая ограждения, бытовки, навесы), складирования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 на период таких строительства, реконструкции</w:t>
      </w:r>
      <w:r w:rsidRPr="007012EF">
        <w:rPr>
          <w:rFonts w:ascii="Times New Roman" w:hAnsi="Times New Roman"/>
          <w:sz w:val="20"/>
          <w:szCs w:val="20"/>
        </w:rPr>
        <w:t>;</w:t>
      </w:r>
    </w:p>
    <w:p w14:paraId="6CEE6357" w14:textId="0A609144" w:rsidR="0051684E" w:rsidRPr="007012EF" w:rsidRDefault="0051684E" w:rsidP="0051684E">
      <w:pPr>
        <w:widowControl w:val="0"/>
        <w:autoSpaceDE w:val="0"/>
        <w:autoSpaceDN w:val="0"/>
        <w:ind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sym w:font="Wingdings 2" w:char="F0A3"/>
      </w:r>
      <w:r w:rsidRPr="007012EF">
        <w:rPr>
          <w:rFonts w:ascii="Times New Roman" w:hAnsi="Times New Roman"/>
          <w:sz w:val="20"/>
          <w:szCs w:val="20"/>
        </w:rPr>
        <w:t xml:space="preserve"> </w:t>
      </w:r>
      <w:r w:rsidR="004E66FC" w:rsidRPr="007012EF">
        <w:rPr>
          <w:rFonts w:ascii="Times New Roman" w:hAnsi="Times New Roman"/>
          <w:sz w:val="20"/>
          <w:szCs w:val="20"/>
        </w:rPr>
        <w:t>в целях осуществления геологического изучения недр на срок действия соответствующей лицензии</w:t>
      </w:r>
      <w:r w:rsidRPr="007012EF">
        <w:rPr>
          <w:rFonts w:ascii="Times New Roman" w:hAnsi="Times New Roman"/>
          <w:sz w:val="20"/>
          <w:szCs w:val="20"/>
        </w:rPr>
        <w:t>;</w:t>
      </w:r>
    </w:p>
    <w:p w14:paraId="1065EB3B" w14:textId="1F2B95E2" w:rsidR="0051684E" w:rsidRPr="007012EF" w:rsidRDefault="0051684E" w:rsidP="0051684E">
      <w:pPr>
        <w:autoSpaceDE w:val="0"/>
        <w:autoSpaceDN w:val="0"/>
        <w:adjustRightInd w:val="0"/>
        <w:ind w:firstLine="0"/>
        <w:rPr>
          <w:rFonts w:ascii="Times New Roman" w:hAnsi="Times New Roman"/>
          <w:color w:val="000000" w:themeColor="text1"/>
          <w:sz w:val="20"/>
          <w:szCs w:val="20"/>
        </w:rPr>
      </w:pPr>
      <w:r w:rsidRPr="007012EF">
        <w:rPr>
          <w:rFonts w:ascii="Times New Roman" w:hAnsi="Times New Roman"/>
        </w:rPr>
        <w:sym w:font="Wingdings 2" w:char="F0A3"/>
      </w:r>
      <w:r w:rsidRPr="007012EF">
        <w:rPr>
          <w:rFonts w:ascii="Times New Roman" w:hAnsi="Times New Roman"/>
        </w:rPr>
        <w:t xml:space="preserve"> </w:t>
      </w:r>
      <w:r w:rsidR="004E66FC" w:rsidRPr="007012EF">
        <w:rPr>
          <w:rFonts w:ascii="Times New Roman" w:hAnsi="Times New Roman"/>
          <w:sz w:val="20"/>
          <w:szCs w:val="20"/>
        </w:rPr>
        <w:t>в целях сохранения и развития традиционных образа жизни, хозяйственной деятельности и промыслов коренных малочисленных </w:t>
      </w:r>
      <w:hyperlink r:id="rId9" w:anchor="dst100006" w:history="1">
        <w:r w:rsidR="004E66FC" w:rsidRPr="007012EF">
          <w:rPr>
            <w:rStyle w:val="ad"/>
            <w:rFonts w:ascii="Times New Roman" w:hAnsi="Times New Roman"/>
            <w:color w:val="000000" w:themeColor="text1"/>
            <w:sz w:val="20"/>
            <w:szCs w:val="20"/>
          </w:rPr>
          <w:t>народов</w:t>
        </w:r>
      </w:hyperlink>
      <w:r w:rsidR="004E66FC" w:rsidRPr="007012EF">
        <w:rPr>
          <w:rFonts w:ascii="Times New Roman" w:hAnsi="Times New Roman"/>
          <w:color w:val="000000" w:themeColor="text1"/>
          <w:sz w:val="20"/>
          <w:szCs w:val="20"/>
        </w:rPr>
        <w:t> Севера, Сибири и Дальнего Востока Российской Федерации в </w:t>
      </w:r>
      <w:hyperlink r:id="rId10" w:anchor="dst100008" w:history="1">
        <w:r w:rsidR="004E66FC" w:rsidRPr="007012EF">
          <w:rPr>
            <w:rStyle w:val="ad"/>
            <w:rFonts w:ascii="Times New Roman" w:hAnsi="Times New Roman"/>
            <w:color w:val="000000" w:themeColor="text1"/>
            <w:sz w:val="20"/>
            <w:szCs w:val="20"/>
          </w:rPr>
          <w:t>местах</w:t>
        </w:r>
      </w:hyperlink>
      <w:r w:rsidR="004E66FC" w:rsidRPr="007012EF">
        <w:rPr>
          <w:rFonts w:ascii="Times New Roman" w:hAnsi="Times New Roman"/>
          <w:color w:val="000000" w:themeColor="text1"/>
          <w:sz w:val="20"/>
          <w:szCs w:val="20"/>
        </w:rPr>
        <w:t> их традиционного проживания и традиционной хозяйственной деятельности лицам, относящимся к коренным малочисленным народам Севера, Сибири и Дальнего Востока Российской Федерации, и их общинам без ограничения срока</w:t>
      </w:r>
      <w:r w:rsidRPr="007012EF">
        <w:rPr>
          <w:rFonts w:ascii="Times New Roman" w:hAnsi="Times New Roman"/>
          <w:color w:val="000000" w:themeColor="text1"/>
          <w:sz w:val="20"/>
          <w:szCs w:val="20"/>
        </w:rPr>
        <w:t>;</w:t>
      </w:r>
    </w:p>
    <w:p w14:paraId="30FDFC31" w14:textId="29A1A546" w:rsidR="0051684E" w:rsidRPr="007012EF" w:rsidRDefault="0051684E" w:rsidP="0051684E">
      <w:pPr>
        <w:autoSpaceDE w:val="0"/>
        <w:autoSpaceDN w:val="0"/>
        <w:adjustRightInd w:val="0"/>
        <w:ind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color w:val="000000" w:themeColor="text1"/>
        </w:rPr>
        <w:sym w:font="Wingdings 2" w:char="F0A3"/>
      </w:r>
      <w:r w:rsidRPr="007012EF">
        <w:rPr>
          <w:rFonts w:ascii="Times New Roman" w:hAnsi="Times New Roman"/>
          <w:color w:val="000000" w:themeColor="text1"/>
        </w:rPr>
        <w:t xml:space="preserve"> </w:t>
      </w:r>
      <w:r w:rsidR="004E66FC" w:rsidRPr="007012EF">
        <w:rPr>
          <w:rFonts w:ascii="Times New Roman" w:hAnsi="Times New Roman"/>
          <w:color w:val="000000" w:themeColor="text1"/>
          <w:sz w:val="20"/>
          <w:szCs w:val="20"/>
        </w:rPr>
        <w:t xml:space="preserve">в целях возведения некапитальных строений, сооружений, предназначенных для осуществления товарной </w:t>
      </w:r>
      <w:proofErr w:type="spellStart"/>
      <w:r w:rsidR="004E66FC" w:rsidRPr="007012EF">
        <w:rPr>
          <w:rFonts w:ascii="Times New Roman" w:hAnsi="Times New Roman"/>
          <w:color w:val="000000" w:themeColor="text1"/>
          <w:sz w:val="20"/>
          <w:szCs w:val="20"/>
        </w:rPr>
        <w:t>аквакультуры</w:t>
      </w:r>
      <w:proofErr w:type="spellEnd"/>
      <w:r w:rsidR="004E66FC" w:rsidRPr="007012EF">
        <w:rPr>
          <w:rFonts w:ascii="Times New Roman" w:hAnsi="Times New Roman"/>
          <w:color w:val="000000" w:themeColor="text1"/>
          <w:sz w:val="20"/>
          <w:szCs w:val="20"/>
        </w:rPr>
        <w:t xml:space="preserve"> (товарного рыбоводства), на </w:t>
      </w:r>
      <w:hyperlink r:id="rId11" w:anchor="dst100068" w:history="1">
        <w:r w:rsidR="004E66FC" w:rsidRPr="007012EF">
          <w:rPr>
            <w:rStyle w:val="ad"/>
            <w:rFonts w:ascii="Times New Roman" w:hAnsi="Times New Roman"/>
            <w:color w:val="000000" w:themeColor="text1"/>
            <w:sz w:val="20"/>
            <w:szCs w:val="20"/>
          </w:rPr>
          <w:t>срок</w:t>
        </w:r>
      </w:hyperlink>
      <w:r w:rsidR="004E66FC" w:rsidRPr="007012EF">
        <w:rPr>
          <w:rFonts w:ascii="Times New Roman" w:hAnsi="Times New Roman"/>
          <w:sz w:val="20"/>
          <w:szCs w:val="20"/>
        </w:rPr>
        <w:t> действия договора пользования рыбоводным участком</w:t>
      </w:r>
      <w:r w:rsidRPr="007012EF">
        <w:rPr>
          <w:rFonts w:ascii="Times New Roman" w:hAnsi="Times New Roman"/>
          <w:sz w:val="20"/>
          <w:szCs w:val="20"/>
        </w:rPr>
        <w:t xml:space="preserve">; </w:t>
      </w:r>
    </w:p>
    <w:p w14:paraId="1AC0C1C3" w14:textId="58F22025" w:rsidR="0051684E" w:rsidRPr="007012EF" w:rsidRDefault="0051684E" w:rsidP="0051684E">
      <w:pPr>
        <w:autoSpaceDE w:val="0"/>
        <w:autoSpaceDN w:val="0"/>
        <w:adjustRightInd w:val="0"/>
        <w:ind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</w:rPr>
        <w:sym w:font="Wingdings 2" w:char="F0A3"/>
      </w:r>
      <w:r w:rsidRPr="007012EF">
        <w:rPr>
          <w:rFonts w:ascii="Times New Roman" w:hAnsi="Times New Roman"/>
        </w:rPr>
        <w:t xml:space="preserve"> </w:t>
      </w:r>
      <w:r w:rsidR="004E66FC" w:rsidRPr="007012EF">
        <w:rPr>
          <w:rFonts w:ascii="Times New Roman" w:hAnsi="Times New Roman"/>
          <w:sz w:val="20"/>
          <w:szCs w:val="20"/>
        </w:rPr>
        <w:t> целях обеспечения судоходства для возведения на береговой полосе в пределах внутренних водных путей некапитальных строений, сооружений</w:t>
      </w:r>
      <w:r w:rsidRPr="007012EF">
        <w:rPr>
          <w:rFonts w:ascii="Times New Roman" w:hAnsi="Times New Roman"/>
          <w:sz w:val="20"/>
          <w:szCs w:val="20"/>
        </w:rPr>
        <w:t>;</w:t>
      </w:r>
    </w:p>
    <w:p w14:paraId="6FD62722" w14:textId="77777777" w:rsidR="0051684E" w:rsidRPr="007012EF" w:rsidRDefault="0051684E" w:rsidP="0051684E">
      <w:pPr>
        <w:autoSpaceDE w:val="0"/>
        <w:autoSpaceDN w:val="0"/>
        <w:adjustRightInd w:val="0"/>
        <w:ind w:firstLine="0"/>
        <w:rPr>
          <w:rFonts w:ascii="Times New Roman" w:hAnsi="Times New Roman"/>
          <w:sz w:val="20"/>
          <w:szCs w:val="20"/>
        </w:rPr>
      </w:pPr>
    </w:p>
    <w:p w14:paraId="05A846A1" w14:textId="77777777" w:rsidR="0051684E" w:rsidRPr="007012EF" w:rsidRDefault="0051684E" w:rsidP="0051684E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Срок использования земель или земельного участка:</w:t>
      </w:r>
    </w:p>
    <w:p w14:paraId="23AA4AF5" w14:textId="523DF6C9" w:rsidR="0051684E" w:rsidRPr="007012EF" w:rsidRDefault="0051684E" w:rsidP="0051684E">
      <w:pPr>
        <w:widowControl w:val="0"/>
        <w:autoSpaceDE w:val="0"/>
        <w:autoSpaceDN w:val="0"/>
        <w:ind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sym w:font="Wingdings 2" w:char="F0A3"/>
      </w:r>
      <w:r w:rsidRPr="007012EF">
        <w:rPr>
          <w:rFonts w:ascii="Times New Roman" w:hAnsi="Times New Roman"/>
          <w:sz w:val="20"/>
          <w:szCs w:val="20"/>
        </w:rPr>
        <w:t xml:space="preserve"> в целях проведения инженерных изысканий либо капитального или текущего ремонта линейного объекта на срок не более одного года (срок использования _</w:t>
      </w:r>
      <w:r w:rsidR="000D2D51">
        <w:rPr>
          <w:rFonts w:ascii="Times New Roman" w:hAnsi="Times New Roman"/>
          <w:sz w:val="20"/>
          <w:szCs w:val="20"/>
        </w:rPr>
        <w:t>_______________</w:t>
      </w:r>
      <w:r w:rsidRPr="007012EF">
        <w:rPr>
          <w:rFonts w:ascii="Times New Roman" w:hAnsi="Times New Roman"/>
          <w:sz w:val="20"/>
          <w:szCs w:val="20"/>
        </w:rPr>
        <w:t>__);</w:t>
      </w:r>
    </w:p>
    <w:p w14:paraId="570A62E2" w14:textId="538EE77D" w:rsidR="0051684E" w:rsidRPr="007012EF" w:rsidRDefault="0051684E" w:rsidP="0051684E">
      <w:pPr>
        <w:widowControl w:val="0"/>
        <w:autoSpaceDE w:val="0"/>
        <w:autoSpaceDN w:val="0"/>
        <w:ind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sym w:font="Wingdings 2" w:char="F0A3"/>
      </w:r>
      <w:r w:rsidRPr="007012EF">
        <w:rPr>
          <w:rFonts w:ascii="Times New Roman" w:hAnsi="Times New Roman"/>
          <w:sz w:val="20"/>
          <w:szCs w:val="20"/>
        </w:rPr>
        <w:t xml:space="preserve"> </w:t>
      </w:r>
      <w:r w:rsidR="004E66FC" w:rsidRPr="007012EF">
        <w:rPr>
          <w:rFonts w:ascii="Times New Roman" w:hAnsi="Times New Roman"/>
          <w:sz w:val="20"/>
          <w:szCs w:val="20"/>
        </w:rPr>
        <w:t xml:space="preserve">в целях возведения некапитальных строений, сооружений (включая ограждения, бытовки, навесы), складирования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 на период таких строительства, реконструкции </w:t>
      </w:r>
      <w:r w:rsidRPr="007012EF">
        <w:rPr>
          <w:rFonts w:ascii="Times New Roman" w:hAnsi="Times New Roman"/>
          <w:sz w:val="20"/>
          <w:szCs w:val="20"/>
        </w:rPr>
        <w:t>(срок использования __</w:t>
      </w:r>
      <w:r w:rsidR="000D2D51">
        <w:rPr>
          <w:rFonts w:ascii="Times New Roman" w:hAnsi="Times New Roman"/>
          <w:sz w:val="20"/>
          <w:szCs w:val="20"/>
        </w:rPr>
        <w:t>__________________</w:t>
      </w:r>
      <w:r w:rsidRPr="007012EF">
        <w:rPr>
          <w:rFonts w:ascii="Times New Roman" w:hAnsi="Times New Roman"/>
          <w:sz w:val="20"/>
          <w:szCs w:val="20"/>
        </w:rPr>
        <w:t>_);</w:t>
      </w:r>
    </w:p>
    <w:p w14:paraId="448055B0" w14:textId="1AFB27D3" w:rsidR="0051684E" w:rsidRPr="007012EF" w:rsidRDefault="0051684E" w:rsidP="0051684E">
      <w:pPr>
        <w:widowControl w:val="0"/>
        <w:autoSpaceDE w:val="0"/>
        <w:autoSpaceDN w:val="0"/>
        <w:ind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sym w:font="Wingdings 2" w:char="F0A3"/>
      </w:r>
      <w:r w:rsidRPr="007012EF">
        <w:rPr>
          <w:rFonts w:ascii="Times New Roman" w:hAnsi="Times New Roman"/>
          <w:sz w:val="20"/>
          <w:szCs w:val="20"/>
        </w:rPr>
        <w:t xml:space="preserve"> в целях осуществления геологического изучения недр на срок действия соответствующей лицензии (срок использования _</w:t>
      </w:r>
      <w:r w:rsidR="000D2D51">
        <w:rPr>
          <w:rFonts w:ascii="Times New Roman" w:hAnsi="Times New Roman"/>
          <w:sz w:val="20"/>
          <w:szCs w:val="20"/>
        </w:rPr>
        <w:t>_________________</w:t>
      </w:r>
      <w:r w:rsidRPr="007012EF">
        <w:rPr>
          <w:rFonts w:ascii="Times New Roman" w:hAnsi="Times New Roman"/>
          <w:sz w:val="20"/>
          <w:szCs w:val="20"/>
        </w:rPr>
        <w:t>__);</w:t>
      </w:r>
    </w:p>
    <w:p w14:paraId="0A6415C3" w14:textId="47CB53E9" w:rsidR="0051684E" w:rsidRPr="007012EF" w:rsidRDefault="0051684E" w:rsidP="0051684E">
      <w:pPr>
        <w:autoSpaceDE w:val="0"/>
        <w:autoSpaceDN w:val="0"/>
        <w:adjustRightInd w:val="0"/>
        <w:ind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</w:rPr>
        <w:sym w:font="Wingdings 2" w:char="F0A3"/>
      </w:r>
      <w:r w:rsidRPr="007012EF">
        <w:rPr>
          <w:rFonts w:ascii="Times New Roman" w:hAnsi="Times New Roman"/>
        </w:rPr>
        <w:t xml:space="preserve"> </w:t>
      </w:r>
      <w:r w:rsidRPr="007012EF">
        <w:rPr>
          <w:rFonts w:ascii="Times New Roman" w:hAnsi="Times New Roman"/>
          <w:sz w:val="20"/>
          <w:szCs w:val="20"/>
        </w:rPr>
        <w:t>в целях сохранения и развития традиционных образа жизни, хозяйственной деятельности и промыслов коренных малочисленных народов Севера, Сибири и Дальнего Востока Российской Федерации в местах их традиционного проживания и традиционной хозяйственной деятельности лицам, относящимся к коренным малочисленным народам Севера, Сибири и Дальнего Востока Российской Федерации, и их общинам без ограничения срока (срок использования _</w:t>
      </w:r>
      <w:r w:rsidR="000D2D51">
        <w:rPr>
          <w:rFonts w:ascii="Times New Roman" w:hAnsi="Times New Roman"/>
          <w:sz w:val="20"/>
          <w:szCs w:val="20"/>
        </w:rPr>
        <w:t>___________________</w:t>
      </w:r>
      <w:r w:rsidRPr="007012EF">
        <w:rPr>
          <w:rFonts w:ascii="Times New Roman" w:hAnsi="Times New Roman"/>
          <w:sz w:val="20"/>
          <w:szCs w:val="20"/>
        </w:rPr>
        <w:t>__);</w:t>
      </w:r>
    </w:p>
    <w:p w14:paraId="3CA37EA1" w14:textId="3667ADD4" w:rsidR="0051684E" w:rsidRPr="007012EF" w:rsidRDefault="0051684E" w:rsidP="0051684E">
      <w:pPr>
        <w:autoSpaceDE w:val="0"/>
        <w:autoSpaceDN w:val="0"/>
        <w:adjustRightInd w:val="0"/>
        <w:ind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</w:rPr>
        <w:sym w:font="Wingdings 2" w:char="F0A3"/>
      </w:r>
      <w:r w:rsidRPr="007012EF">
        <w:rPr>
          <w:rFonts w:ascii="Times New Roman" w:hAnsi="Times New Roman"/>
        </w:rPr>
        <w:t xml:space="preserve"> </w:t>
      </w:r>
      <w:r w:rsidRPr="007012EF">
        <w:rPr>
          <w:rFonts w:ascii="Times New Roman" w:hAnsi="Times New Roman"/>
          <w:sz w:val="20"/>
          <w:szCs w:val="20"/>
        </w:rPr>
        <w:t xml:space="preserve">в целях возведения некапитальных строений, сооружений, предназначенных для осуществления товарной </w:t>
      </w:r>
      <w:proofErr w:type="spellStart"/>
      <w:r w:rsidRPr="007012EF">
        <w:rPr>
          <w:rFonts w:ascii="Times New Roman" w:hAnsi="Times New Roman"/>
          <w:sz w:val="20"/>
          <w:szCs w:val="20"/>
        </w:rPr>
        <w:t>аквакультуры</w:t>
      </w:r>
      <w:proofErr w:type="spellEnd"/>
      <w:r w:rsidRPr="007012EF">
        <w:rPr>
          <w:rFonts w:ascii="Times New Roman" w:hAnsi="Times New Roman"/>
          <w:sz w:val="20"/>
          <w:szCs w:val="20"/>
        </w:rPr>
        <w:t xml:space="preserve"> (товарного рыбоводства), на срок действия договора пользования рыбоводным участком (срок использования _</w:t>
      </w:r>
      <w:r w:rsidR="000D2D51">
        <w:rPr>
          <w:rFonts w:ascii="Times New Roman" w:hAnsi="Times New Roman"/>
          <w:sz w:val="20"/>
          <w:szCs w:val="20"/>
        </w:rPr>
        <w:t>________________</w:t>
      </w:r>
      <w:r w:rsidRPr="007012EF">
        <w:rPr>
          <w:rFonts w:ascii="Times New Roman" w:hAnsi="Times New Roman"/>
          <w:sz w:val="20"/>
          <w:szCs w:val="20"/>
        </w:rPr>
        <w:t>__).</w:t>
      </w:r>
    </w:p>
    <w:p w14:paraId="1A2C5F56" w14:textId="3849AC42" w:rsidR="004E66FC" w:rsidRPr="007012EF" w:rsidRDefault="004E66FC" w:rsidP="004E66FC">
      <w:pPr>
        <w:autoSpaceDE w:val="0"/>
        <w:autoSpaceDN w:val="0"/>
        <w:adjustRightInd w:val="0"/>
        <w:ind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sym w:font="Wingdings 2" w:char="F0A3"/>
      </w:r>
      <w:r w:rsidRPr="007012EF">
        <w:rPr>
          <w:rFonts w:ascii="Times New Roman" w:hAnsi="Times New Roman"/>
          <w:sz w:val="20"/>
          <w:szCs w:val="20"/>
        </w:rPr>
        <w:t xml:space="preserve"> в целях обеспечения судоходства для возведения на береговой полосе в пределах внутренних водных путей некапитальных строений, сооружений (срок использования __</w:t>
      </w:r>
      <w:r w:rsidR="000D2D51">
        <w:rPr>
          <w:rFonts w:ascii="Times New Roman" w:hAnsi="Times New Roman"/>
          <w:sz w:val="20"/>
          <w:szCs w:val="20"/>
        </w:rPr>
        <w:t>________________</w:t>
      </w:r>
      <w:r w:rsidRPr="007012EF">
        <w:rPr>
          <w:rFonts w:ascii="Times New Roman" w:hAnsi="Times New Roman"/>
          <w:sz w:val="20"/>
          <w:szCs w:val="20"/>
        </w:rPr>
        <w:t>_).</w:t>
      </w:r>
    </w:p>
    <w:p w14:paraId="0BAC561A" w14:textId="33523764" w:rsidR="004E66FC" w:rsidRPr="007012EF" w:rsidRDefault="004E66FC" w:rsidP="004E66FC">
      <w:pPr>
        <w:autoSpaceDE w:val="0"/>
        <w:autoSpaceDN w:val="0"/>
        <w:adjustRightInd w:val="0"/>
        <w:ind w:firstLine="0"/>
        <w:rPr>
          <w:rFonts w:ascii="Times New Roman" w:hAnsi="Times New Roman"/>
          <w:sz w:val="20"/>
          <w:szCs w:val="20"/>
        </w:rPr>
      </w:pPr>
    </w:p>
    <w:p w14:paraId="30782190" w14:textId="77777777" w:rsidR="004E66FC" w:rsidRPr="007012EF" w:rsidRDefault="004E66FC" w:rsidP="0051684E">
      <w:pPr>
        <w:autoSpaceDE w:val="0"/>
        <w:autoSpaceDN w:val="0"/>
        <w:adjustRightInd w:val="0"/>
        <w:ind w:firstLine="0"/>
        <w:rPr>
          <w:rFonts w:ascii="Times New Roman" w:hAnsi="Times New Roman"/>
          <w:sz w:val="20"/>
          <w:szCs w:val="20"/>
        </w:rPr>
      </w:pPr>
    </w:p>
    <w:p w14:paraId="673DC772" w14:textId="77777777" w:rsidR="0051684E" w:rsidRPr="007012EF" w:rsidRDefault="0051684E" w:rsidP="0051684E">
      <w:pPr>
        <w:autoSpaceDE w:val="0"/>
        <w:autoSpaceDN w:val="0"/>
        <w:adjustRightInd w:val="0"/>
        <w:ind w:firstLine="0"/>
        <w:rPr>
          <w:rFonts w:ascii="Times New Roman" w:hAnsi="Times New Roman"/>
          <w:sz w:val="20"/>
          <w:szCs w:val="20"/>
        </w:rPr>
      </w:pPr>
    </w:p>
    <w:p w14:paraId="123E957E" w14:textId="57787E4A" w:rsidR="004E66FC" w:rsidRPr="007012EF" w:rsidRDefault="004E66FC" w:rsidP="004E66FC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 xml:space="preserve"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земель особо охраняемых территорий и объектов (за исключением земель особо охраняемых природных территорий),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</w:t>
      </w:r>
      <w:r w:rsidRPr="007012EF">
        <w:rPr>
          <w:rFonts w:ascii="Times New Roman" w:hAnsi="Times New Roman"/>
          <w:color w:val="000000" w:themeColor="text1"/>
          <w:sz w:val="20"/>
          <w:szCs w:val="20"/>
        </w:rPr>
        <w:t xml:space="preserve">в </w:t>
      </w:r>
      <w:hyperlink r:id="rId12" w:history="1">
        <w:r w:rsidRPr="007012EF">
          <w:rPr>
            <w:rStyle w:val="ad"/>
            <w:rFonts w:ascii="Times New Roman" w:hAnsi="Times New Roman"/>
            <w:color w:val="000000" w:themeColor="text1"/>
            <w:sz w:val="20"/>
            <w:szCs w:val="20"/>
          </w:rPr>
          <w:t>пункте 3 части 2 статьи 23</w:t>
        </w:r>
      </w:hyperlink>
      <w:r w:rsidRPr="007012EF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Pr="007012EF">
        <w:rPr>
          <w:rFonts w:ascii="Times New Roman" w:hAnsi="Times New Roman"/>
          <w:sz w:val="20"/>
          <w:szCs w:val="20"/>
        </w:rPr>
        <w:t>Лесного кодекса Российской Федерации), в отношении которых подано заявление, - в случае такой необходимости.</w:t>
      </w:r>
    </w:p>
    <w:p w14:paraId="48193BE7" w14:textId="514D017A" w:rsidR="0051684E" w:rsidRPr="007012EF" w:rsidRDefault="0051684E" w:rsidP="004E66FC">
      <w:pPr>
        <w:autoSpaceDE w:val="0"/>
        <w:autoSpaceDN w:val="0"/>
        <w:adjustRightInd w:val="0"/>
        <w:spacing w:before="120"/>
        <w:ind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_________________________________________________________________________________________</w:t>
      </w:r>
    </w:p>
    <w:p w14:paraId="0B1BDE72" w14:textId="77777777" w:rsidR="0051684E" w:rsidRPr="007012EF" w:rsidRDefault="0051684E" w:rsidP="0051684E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16"/>
          <w:szCs w:val="16"/>
        </w:rPr>
        <w:lastRenderedPageBreak/>
        <w:t>(указать информацию о необходимости осуществления указанных работ)</w:t>
      </w:r>
    </w:p>
    <w:p w14:paraId="09D4E020" w14:textId="7D066D85" w:rsidR="0051684E" w:rsidRPr="007012EF" w:rsidRDefault="0051684E" w:rsidP="0051684E">
      <w:pPr>
        <w:autoSpaceDE w:val="0"/>
        <w:autoSpaceDN w:val="0"/>
        <w:adjustRightInd w:val="0"/>
        <w:spacing w:before="120"/>
        <w:ind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__________________________________________________________________________________________</w:t>
      </w:r>
    </w:p>
    <w:p w14:paraId="46A6DEBA" w14:textId="77777777" w:rsidR="0051684E" w:rsidRPr="007012EF" w:rsidRDefault="0051684E" w:rsidP="0051684E">
      <w:pPr>
        <w:autoSpaceDE w:val="0"/>
        <w:autoSpaceDN w:val="0"/>
        <w:adjustRightInd w:val="0"/>
        <w:ind w:firstLine="0"/>
        <w:rPr>
          <w:rFonts w:ascii="Times New Roman" w:hAnsi="Times New Roman"/>
          <w:sz w:val="20"/>
          <w:szCs w:val="20"/>
        </w:rPr>
      </w:pPr>
    </w:p>
    <w:p w14:paraId="27209A76" w14:textId="21CCE7C2" w:rsidR="004E66FC" w:rsidRPr="007012EF" w:rsidRDefault="004E66FC" w:rsidP="004E66FC">
      <w:pPr>
        <w:autoSpaceDE w:val="0"/>
        <w:autoSpaceDN w:val="0"/>
        <w:adjustRightInd w:val="0"/>
        <w:ind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Способ получения результата рассмотрения заявления (нужное подчеркнуть): заказное письмо, выдачи на руки заявителю или представителю заявителя, по электронной почте, через РПГУ, ЕПГУ,</w:t>
      </w:r>
      <w:r w:rsidRPr="007012EF">
        <w:rPr>
          <w:rFonts w:ascii="Times New Roman" w:hAnsi="Times New Roman"/>
          <w:sz w:val="28"/>
          <w:szCs w:val="28"/>
        </w:rPr>
        <w:t xml:space="preserve"> </w:t>
      </w:r>
      <w:r w:rsidRPr="007012EF">
        <w:rPr>
          <w:rFonts w:ascii="Times New Roman" w:hAnsi="Times New Roman"/>
          <w:sz w:val="20"/>
          <w:szCs w:val="20"/>
        </w:rPr>
        <w:t>ФГИС ЕЦП НСПД.</w:t>
      </w:r>
    </w:p>
    <w:p w14:paraId="0ABB5AC4" w14:textId="77777777" w:rsidR="0051684E" w:rsidRPr="007012EF" w:rsidRDefault="0051684E" w:rsidP="0051684E">
      <w:pPr>
        <w:autoSpaceDE w:val="0"/>
        <w:autoSpaceDN w:val="0"/>
        <w:adjustRightInd w:val="0"/>
        <w:ind w:firstLine="0"/>
        <w:rPr>
          <w:rFonts w:ascii="Times New Roman" w:hAnsi="Times New Roman"/>
          <w:sz w:val="20"/>
          <w:szCs w:val="20"/>
        </w:rPr>
      </w:pPr>
    </w:p>
    <w:p w14:paraId="63A7AA21" w14:textId="77777777" w:rsidR="004E66FC" w:rsidRPr="007012EF" w:rsidRDefault="004E66FC" w:rsidP="0051684E">
      <w:pPr>
        <w:autoSpaceDE w:val="0"/>
        <w:autoSpaceDN w:val="0"/>
        <w:adjustRightInd w:val="0"/>
        <w:ind w:firstLine="0"/>
        <w:rPr>
          <w:rFonts w:ascii="Times New Roman" w:hAnsi="Times New Roman"/>
          <w:sz w:val="20"/>
          <w:szCs w:val="20"/>
        </w:rPr>
      </w:pPr>
    </w:p>
    <w:p w14:paraId="5095D8D5" w14:textId="77777777" w:rsidR="0051684E" w:rsidRPr="007012EF" w:rsidRDefault="0051684E" w:rsidP="0051684E">
      <w:pPr>
        <w:autoSpaceDE w:val="0"/>
        <w:autoSpaceDN w:val="0"/>
        <w:adjustRightInd w:val="0"/>
        <w:ind w:firstLine="0"/>
        <w:rPr>
          <w:rFonts w:ascii="Times New Roman" w:hAnsi="Times New Roman"/>
          <w:sz w:val="20"/>
          <w:szCs w:val="20"/>
        </w:rPr>
      </w:pPr>
      <w:r w:rsidRPr="007012EF">
        <w:rPr>
          <w:rFonts w:ascii="Times New Roman" w:hAnsi="Times New Roman"/>
          <w:sz w:val="20"/>
          <w:szCs w:val="20"/>
        </w:rPr>
        <w:t>"___" ______________ 20__ г.           _______________   __________________________</w:t>
      </w:r>
    </w:p>
    <w:p w14:paraId="1FAC5619" w14:textId="567653FC" w:rsidR="0051684E" w:rsidRPr="007012EF" w:rsidRDefault="0051684E" w:rsidP="0051684E">
      <w:pPr>
        <w:autoSpaceDE w:val="0"/>
        <w:autoSpaceDN w:val="0"/>
        <w:adjustRightInd w:val="0"/>
        <w:ind w:left="4216" w:hanging="4216"/>
        <w:outlineLvl w:val="0"/>
        <w:rPr>
          <w:rFonts w:ascii="Times New Roman" w:hAnsi="Times New Roman"/>
        </w:rPr>
      </w:pPr>
      <w:r w:rsidRPr="007012EF">
        <w:rPr>
          <w:rFonts w:ascii="Times New Roman" w:hAnsi="Times New Roman"/>
          <w:sz w:val="20"/>
          <w:szCs w:val="20"/>
        </w:rPr>
        <w:t xml:space="preserve">          (</w:t>
      </w:r>
      <w:proofErr w:type="gramStart"/>
      <w:r w:rsidRPr="007012EF">
        <w:rPr>
          <w:rFonts w:ascii="Times New Roman" w:hAnsi="Times New Roman"/>
          <w:sz w:val="20"/>
          <w:szCs w:val="20"/>
        </w:rPr>
        <w:t xml:space="preserve">дата)   </w:t>
      </w:r>
      <w:proofErr w:type="gramEnd"/>
      <w:r w:rsidRPr="007012EF">
        <w:rPr>
          <w:rFonts w:ascii="Times New Roman" w:hAnsi="Times New Roman"/>
          <w:sz w:val="20"/>
          <w:szCs w:val="20"/>
        </w:rPr>
        <w:t xml:space="preserve">                </w:t>
      </w:r>
      <w:r w:rsidR="000D2D51">
        <w:rPr>
          <w:rFonts w:ascii="Times New Roman" w:hAnsi="Times New Roman"/>
          <w:sz w:val="20"/>
          <w:szCs w:val="20"/>
        </w:rPr>
        <w:t xml:space="preserve">                           </w:t>
      </w:r>
      <w:r w:rsidRPr="007012EF">
        <w:rPr>
          <w:rFonts w:ascii="Times New Roman" w:hAnsi="Times New Roman"/>
          <w:sz w:val="20"/>
          <w:szCs w:val="20"/>
        </w:rPr>
        <w:t xml:space="preserve">   (подпись)        </w:t>
      </w:r>
      <w:r w:rsidR="000D2D51">
        <w:rPr>
          <w:rFonts w:ascii="Times New Roman" w:hAnsi="Times New Roman"/>
          <w:sz w:val="20"/>
          <w:szCs w:val="20"/>
        </w:rPr>
        <w:t xml:space="preserve">         </w:t>
      </w:r>
      <w:r w:rsidRPr="007012EF">
        <w:rPr>
          <w:rFonts w:ascii="Times New Roman" w:hAnsi="Times New Roman"/>
          <w:sz w:val="20"/>
          <w:szCs w:val="20"/>
        </w:rPr>
        <w:t xml:space="preserve">  (фамилия, инициалы)</w:t>
      </w:r>
      <w:r w:rsidRPr="007012EF">
        <w:rPr>
          <w:rFonts w:ascii="Times New Roman" w:hAnsi="Times New Roman"/>
        </w:rPr>
        <w:t xml:space="preserve"> </w:t>
      </w:r>
    </w:p>
    <w:p w14:paraId="607E3103" w14:textId="1282E700" w:rsidR="0051684E" w:rsidRPr="007012EF" w:rsidRDefault="0051684E" w:rsidP="0051684E">
      <w:pPr>
        <w:shd w:val="clear" w:color="auto" w:fill="FFFFFF"/>
        <w:overflowPunct w:val="0"/>
        <w:autoSpaceDE w:val="0"/>
        <w:autoSpaceDN w:val="0"/>
        <w:adjustRightInd w:val="0"/>
        <w:spacing w:after="240"/>
        <w:ind w:firstLine="0"/>
        <w:jc w:val="left"/>
        <w:textAlignment w:val="baseline"/>
        <w:rPr>
          <w:rFonts w:ascii="Times New Roman" w:hAnsi="Times New Roman"/>
          <w:sz w:val="16"/>
          <w:szCs w:val="16"/>
        </w:rPr>
      </w:pPr>
    </w:p>
    <w:p w14:paraId="55F68985" w14:textId="2D9E4D26" w:rsidR="0051684E" w:rsidRPr="007012EF" w:rsidRDefault="0051684E" w:rsidP="0051684E">
      <w:pPr>
        <w:shd w:val="clear" w:color="auto" w:fill="FFFFFF"/>
        <w:overflowPunct w:val="0"/>
        <w:autoSpaceDE w:val="0"/>
        <w:autoSpaceDN w:val="0"/>
        <w:adjustRightInd w:val="0"/>
        <w:spacing w:after="240"/>
        <w:ind w:firstLine="0"/>
        <w:jc w:val="left"/>
        <w:textAlignment w:val="baseline"/>
        <w:rPr>
          <w:rFonts w:ascii="Times New Roman" w:hAnsi="Times New Roman"/>
          <w:sz w:val="16"/>
          <w:szCs w:val="16"/>
        </w:rPr>
      </w:pPr>
    </w:p>
    <w:p w14:paraId="2D0271FD" w14:textId="77777777" w:rsidR="0051684E" w:rsidRPr="007012EF" w:rsidRDefault="0051684E" w:rsidP="0051684E">
      <w:pPr>
        <w:shd w:val="clear" w:color="auto" w:fill="FFFFFF"/>
        <w:overflowPunct w:val="0"/>
        <w:autoSpaceDE w:val="0"/>
        <w:autoSpaceDN w:val="0"/>
        <w:adjustRightInd w:val="0"/>
        <w:spacing w:after="240"/>
        <w:ind w:firstLine="0"/>
        <w:jc w:val="left"/>
        <w:textAlignment w:val="baseline"/>
        <w:rPr>
          <w:rFonts w:ascii="Times New Roman" w:hAnsi="Times New Roman"/>
          <w:sz w:val="16"/>
          <w:szCs w:val="16"/>
        </w:rPr>
      </w:pPr>
    </w:p>
    <w:p w14:paraId="1CF59138" w14:textId="77777777" w:rsidR="00D3668D" w:rsidRPr="007012EF" w:rsidRDefault="00D3668D" w:rsidP="0051684E">
      <w:pPr>
        <w:shd w:val="clear" w:color="auto" w:fill="FFFFFF"/>
        <w:overflowPunct w:val="0"/>
        <w:autoSpaceDE w:val="0"/>
        <w:autoSpaceDN w:val="0"/>
        <w:adjustRightInd w:val="0"/>
        <w:spacing w:after="240"/>
        <w:ind w:firstLine="0"/>
        <w:jc w:val="left"/>
        <w:textAlignment w:val="baseline"/>
        <w:rPr>
          <w:rFonts w:ascii="Times New Roman" w:hAnsi="Times New Roman"/>
          <w:sz w:val="16"/>
          <w:szCs w:val="16"/>
        </w:rPr>
      </w:pPr>
    </w:p>
    <w:sectPr w:rsidR="00D3668D" w:rsidRPr="007012EF" w:rsidSect="008C085A">
      <w:headerReference w:type="default" r:id="rId13"/>
      <w:footerReference w:type="default" r:id="rId14"/>
      <w:pgSz w:w="11906" w:h="16838"/>
      <w:pgMar w:top="1134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854D4" w14:textId="77777777" w:rsidR="007012EF" w:rsidRDefault="007012EF" w:rsidP="00AE5C63">
      <w:r>
        <w:separator/>
      </w:r>
    </w:p>
  </w:endnote>
  <w:endnote w:type="continuationSeparator" w:id="0">
    <w:p w14:paraId="3B24343C" w14:textId="77777777" w:rsidR="007012EF" w:rsidRDefault="007012EF" w:rsidP="00AE5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40AEE" w14:textId="77777777" w:rsidR="007012EF" w:rsidRDefault="007012EF" w:rsidP="00AE5C63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8BD0A" w14:textId="77777777" w:rsidR="007012EF" w:rsidRDefault="007012EF" w:rsidP="00AE5C63">
      <w:r>
        <w:separator/>
      </w:r>
    </w:p>
  </w:footnote>
  <w:footnote w:type="continuationSeparator" w:id="0">
    <w:p w14:paraId="6C295364" w14:textId="77777777" w:rsidR="007012EF" w:rsidRDefault="007012EF" w:rsidP="00AE5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0151881"/>
      <w:docPartObj>
        <w:docPartGallery w:val="Page Numbers (Top of Page)"/>
        <w:docPartUnique/>
      </w:docPartObj>
    </w:sdtPr>
    <w:sdtEndPr/>
    <w:sdtContent>
      <w:p w14:paraId="0752D894" w14:textId="524AD421" w:rsidR="007012EF" w:rsidRDefault="007012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85A">
          <w:rPr>
            <w:noProof/>
          </w:rPr>
          <w:t>2</w:t>
        </w:r>
        <w:r>
          <w:fldChar w:fldCharType="end"/>
        </w:r>
      </w:p>
    </w:sdtContent>
  </w:sdt>
  <w:p w14:paraId="2BD971E3" w14:textId="77777777" w:rsidR="007012EF" w:rsidRDefault="007012E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DF61FC"/>
    <w:multiLevelType w:val="hybridMultilevel"/>
    <w:tmpl w:val="BC8E473C"/>
    <w:lvl w:ilvl="0" w:tplc="4D787F20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E31036F"/>
    <w:multiLevelType w:val="multilevel"/>
    <w:tmpl w:val="5E789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2" w15:restartNumberingAfterBreak="0">
    <w:nsid w:val="719E17FF"/>
    <w:multiLevelType w:val="hybridMultilevel"/>
    <w:tmpl w:val="B672B992"/>
    <w:lvl w:ilvl="0" w:tplc="EC8C7A0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F4A1981"/>
    <w:multiLevelType w:val="multilevel"/>
    <w:tmpl w:val="5E789F7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22EE"/>
    <w:rsid w:val="00006513"/>
    <w:rsid w:val="00011E27"/>
    <w:rsid w:val="0004358D"/>
    <w:rsid w:val="00052166"/>
    <w:rsid w:val="00053BD0"/>
    <w:rsid w:val="00082B05"/>
    <w:rsid w:val="000856F5"/>
    <w:rsid w:val="000C309C"/>
    <w:rsid w:val="000C6CE4"/>
    <w:rsid w:val="000D2D51"/>
    <w:rsid w:val="000E0146"/>
    <w:rsid w:val="000E151B"/>
    <w:rsid w:val="000E410D"/>
    <w:rsid w:val="000E41E1"/>
    <w:rsid w:val="000F46CB"/>
    <w:rsid w:val="000F66C7"/>
    <w:rsid w:val="001158C7"/>
    <w:rsid w:val="00115A6F"/>
    <w:rsid w:val="00120913"/>
    <w:rsid w:val="00121DE2"/>
    <w:rsid w:val="00140A96"/>
    <w:rsid w:val="0014690F"/>
    <w:rsid w:val="00153134"/>
    <w:rsid w:val="00184D86"/>
    <w:rsid w:val="00185FEC"/>
    <w:rsid w:val="00192D78"/>
    <w:rsid w:val="00195495"/>
    <w:rsid w:val="001C450F"/>
    <w:rsid w:val="001C6933"/>
    <w:rsid w:val="001D0806"/>
    <w:rsid w:val="001D7F25"/>
    <w:rsid w:val="001E05B5"/>
    <w:rsid w:val="001E1F9F"/>
    <w:rsid w:val="001E7A5F"/>
    <w:rsid w:val="001E7E58"/>
    <w:rsid w:val="001F14E6"/>
    <w:rsid w:val="001F3198"/>
    <w:rsid w:val="001F6525"/>
    <w:rsid w:val="00220F0F"/>
    <w:rsid w:val="00226D9F"/>
    <w:rsid w:val="0023674A"/>
    <w:rsid w:val="00241EB6"/>
    <w:rsid w:val="00250B8C"/>
    <w:rsid w:val="0026750B"/>
    <w:rsid w:val="002979FB"/>
    <w:rsid w:val="002A1247"/>
    <w:rsid w:val="002D313E"/>
    <w:rsid w:val="002D3BD9"/>
    <w:rsid w:val="002D5FE6"/>
    <w:rsid w:val="002D7EE3"/>
    <w:rsid w:val="002E00B0"/>
    <w:rsid w:val="002E5832"/>
    <w:rsid w:val="002F336A"/>
    <w:rsid w:val="002F5C99"/>
    <w:rsid w:val="00300AA5"/>
    <w:rsid w:val="003042BB"/>
    <w:rsid w:val="00305A76"/>
    <w:rsid w:val="00312974"/>
    <w:rsid w:val="0031617C"/>
    <w:rsid w:val="00324109"/>
    <w:rsid w:val="0032786B"/>
    <w:rsid w:val="00331525"/>
    <w:rsid w:val="003368DB"/>
    <w:rsid w:val="003576C3"/>
    <w:rsid w:val="003605D6"/>
    <w:rsid w:val="0036157E"/>
    <w:rsid w:val="00364F8F"/>
    <w:rsid w:val="003652D2"/>
    <w:rsid w:val="00382431"/>
    <w:rsid w:val="003916D9"/>
    <w:rsid w:val="003A4B7E"/>
    <w:rsid w:val="003A747E"/>
    <w:rsid w:val="003B2A92"/>
    <w:rsid w:val="003C06CE"/>
    <w:rsid w:val="003C7886"/>
    <w:rsid w:val="003D688C"/>
    <w:rsid w:val="003E17C7"/>
    <w:rsid w:val="003E4F86"/>
    <w:rsid w:val="003F740B"/>
    <w:rsid w:val="00406537"/>
    <w:rsid w:val="00406799"/>
    <w:rsid w:val="00410EAC"/>
    <w:rsid w:val="00425C23"/>
    <w:rsid w:val="00436CC3"/>
    <w:rsid w:val="00444284"/>
    <w:rsid w:val="00447E90"/>
    <w:rsid w:val="00450F06"/>
    <w:rsid w:val="00452804"/>
    <w:rsid w:val="00455D2F"/>
    <w:rsid w:val="00457339"/>
    <w:rsid w:val="00467C94"/>
    <w:rsid w:val="00477D50"/>
    <w:rsid w:val="0048536B"/>
    <w:rsid w:val="00487A63"/>
    <w:rsid w:val="00490A5E"/>
    <w:rsid w:val="004A3977"/>
    <w:rsid w:val="004B1992"/>
    <w:rsid w:val="004D4616"/>
    <w:rsid w:val="004D7ABB"/>
    <w:rsid w:val="004E66FC"/>
    <w:rsid w:val="004F3F91"/>
    <w:rsid w:val="004F4A66"/>
    <w:rsid w:val="004F62BD"/>
    <w:rsid w:val="005059DF"/>
    <w:rsid w:val="00513644"/>
    <w:rsid w:val="0051684E"/>
    <w:rsid w:val="00520CBF"/>
    <w:rsid w:val="00543D02"/>
    <w:rsid w:val="005463B2"/>
    <w:rsid w:val="00553660"/>
    <w:rsid w:val="005752B4"/>
    <w:rsid w:val="005854DB"/>
    <w:rsid w:val="00594B1E"/>
    <w:rsid w:val="005A0D84"/>
    <w:rsid w:val="005A5C91"/>
    <w:rsid w:val="005B0941"/>
    <w:rsid w:val="005D07F7"/>
    <w:rsid w:val="005D2CAB"/>
    <w:rsid w:val="005D6A8B"/>
    <w:rsid w:val="005E6DF2"/>
    <w:rsid w:val="005F16C5"/>
    <w:rsid w:val="005F70E4"/>
    <w:rsid w:val="0060268D"/>
    <w:rsid w:val="0063057F"/>
    <w:rsid w:val="00631815"/>
    <w:rsid w:val="00636069"/>
    <w:rsid w:val="00641FAB"/>
    <w:rsid w:val="00652DB4"/>
    <w:rsid w:val="00661D50"/>
    <w:rsid w:val="00663817"/>
    <w:rsid w:val="006931A2"/>
    <w:rsid w:val="006940CB"/>
    <w:rsid w:val="006A3F59"/>
    <w:rsid w:val="006A3FB5"/>
    <w:rsid w:val="006A7C73"/>
    <w:rsid w:val="006C1B78"/>
    <w:rsid w:val="006D0705"/>
    <w:rsid w:val="006D502C"/>
    <w:rsid w:val="006D68C0"/>
    <w:rsid w:val="006E691E"/>
    <w:rsid w:val="006E6D43"/>
    <w:rsid w:val="007012EF"/>
    <w:rsid w:val="00701892"/>
    <w:rsid w:val="00707E53"/>
    <w:rsid w:val="00740DCE"/>
    <w:rsid w:val="007533C1"/>
    <w:rsid w:val="007626CE"/>
    <w:rsid w:val="00773FB0"/>
    <w:rsid w:val="00784A9B"/>
    <w:rsid w:val="00787AFF"/>
    <w:rsid w:val="007927E2"/>
    <w:rsid w:val="007A2321"/>
    <w:rsid w:val="007B1D74"/>
    <w:rsid w:val="007B74B0"/>
    <w:rsid w:val="007D122C"/>
    <w:rsid w:val="007D1773"/>
    <w:rsid w:val="00810518"/>
    <w:rsid w:val="00815F2D"/>
    <w:rsid w:val="00816C6A"/>
    <w:rsid w:val="00837A21"/>
    <w:rsid w:val="00841F15"/>
    <w:rsid w:val="00843CAA"/>
    <w:rsid w:val="00845273"/>
    <w:rsid w:val="008551B7"/>
    <w:rsid w:val="00855F97"/>
    <w:rsid w:val="00860658"/>
    <w:rsid w:val="008629FA"/>
    <w:rsid w:val="008A03A0"/>
    <w:rsid w:val="008A2A90"/>
    <w:rsid w:val="008B503D"/>
    <w:rsid w:val="008B52D2"/>
    <w:rsid w:val="008C085A"/>
    <w:rsid w:val="008C09A0"/>
    <w:rsid w:val="008D59B4"/>
    <w:rsid w:val="008E418A"/>
    <w:rsid w:val="009053B7"/>
    <w:rsid w:val="00916231"/>
    <w:rsid w:val="00921EE4"/>
    <w:rsid w:val="009339D7"/>
    <w:rsid w:val="00953A37"/>
    <w:rsid w:val="009840DD"/>
    <w:rsid w:val="00987DB5"/>
    <w:rsid w:val="009B4720"/>
    <w:rsid w:val="009C451C"/>
    <w:rsid w:val="009C6AA6"/>
    <w:rsid w:val="009D3106"/>
    <w:rsid w:val="009D3899"/>
    <w:rsid w:val="009E1F9D"/>
    <w:rsid w:val="009E5EB4"/>
    <w:rsid w:val="009E7A64"/>
    <w:rsid w:val="00A15DAE"/>
    <w:rsid w:val="00A202BE"/>
    <w:rsid w:val="00A215F7"/>
    <w:rsid w:val="00A30538"/>
    <w:rsid w:val="00A310D5"/>
    <w:rsid w:val="00A37DC3"/>
    <w:rsid w:val="00A56E53"/>
    <w:rsid w:val="00A64D3B"/>
    <w:rsid w:val="00A71A26"/>
    <w:rsid w:val="00A96A2B"/>
    <w:rsid w:val="00A96B96"/>
    <w:rsid w:val="00AA3A71"/>
    <w:rsid w:val="00AB27DC"/>
    <w:rsid w:val="00AC72C8"/>
    <w:rsid w:val="00AC7C93"/>
    <w:rsid w:val="00AD3B4B"/>
    <w:rsid w:val="00AD40F1"/>
    <w:rsid w:val="00AD424A"/>
    <w:rsid w:val="00AD657F"/>
    <w:rsid w:val="00AE5C63"/>
    <w:rsid w:val="00AE7CB2"/>
    <w:rsid w:val="00B10ED9"/>
    <w:rsid w:val="00B1402E"/>
    <w:rsid w:val="00B17791"/>
    <w:rsid w:val="00B17C72"/>
    <w:rsid w:val="00B25688"/>
    <w:rsid w:val="00B47845"/>
    <w:rsid w:val="00B64EFD"/>
    <w:rsid w:val="00B80565"/>
    <w:rsid w:val="00B82947"/>
    <w:rsid w:val="00B84B11"/>
    <w:rsid w:val="00B90C72"/>
    <w:rsid w:val="00B92F2F"/>
    <w:rsid w:val="00B9524B"/>
    <w:rsid w:val="00BB6ADD"/>
    <w:rsid w:val="00BC1A64"/>
    <w:rsid w:val="00BD0D2E"/>
    <w:rsid w:val="00BE3CC2"/>
    <w:rsid w:val="00BF6A62"/>
    <w:rsid w:val="00C02849"/>
    <w:rsid w:val="00C04E2D"/>
    <w:rsid w:val="00C305E3"/>
    <w:rsid w:val="00C33793"/>
    <w:rsid w:val="00C34DF6"/>
    <w:rsid w:val="00C5476F"/>
    <w:rsid w:val="00C6610D"/>
    <w:rsid w:val="00CC333D"/>
    <w:rsid w:val="00CD74A0"/>
    <w:rsid w:val="00CE3BC4"/>
    <w:rsid w:val="00CE70BF"/>
    <w:rsid w:val="00CF05FE"/>
    <w:rsid w:val="00D12794"/>
    <w:rsid w:val="00D131D9"/>
    <w:rsid w:val="00D15747"/>
    <w:rsid w:val="00D23EC1"/>
    <w:rsid w:val="00D34659"/>
    <w:rsid w:val="00D3668D"/>
    <w:rsid w:val="00D46670"/>
    <w:rsid w:val="00D53778"/>
    <w:rsid w:val="00D63E68"/>
    <w:rsid w:val="00D67BD8"/>
    <w:rsid w:val="00D85FA5"/>
    <w:rsid w:val="00D95311"/>
    <w:rsid w:val="00D961D4"/>
    <w:rsid w:val="00DB0624"/>
    <w:rsid w:val="00DC3A01"/>
    <w:rsid w:val="00DC3FAD"/>
    <w:rsid w:val="00DD56FF"/>
    <w:rsid w:val="00DF7897"/>
    <w:rsid w:val="00E01243"/>
    <w:rsid w:val="00E140F8"/>
    <w:rsid w:val="00E3789C"/>
    <w:rsid w:val="00E37B8A"/>
    <w:rsid w:val="00E52C64"/>
    <w:rsid w:val="00E609BC"/>
    <w:rsid w:val="00E60F01"/>
    <w:rsid w:val="00E74C0B"/>
    <w:rsid w:val="00E76643"/>
    <w:rsid w:val="00E91ACC"/>
    <w:rsid w:val="00E95D50"/>
    <w:rsid w:val="00E977D4"/>
    <w:rsid w:val="00EA0EFF"/>
    <w:rsid w:val="00ED5D19"/>
    <w:rsid w:val="00EE2DE6"/>
    <w:rsid w:val="00EF1254"/>
    <w:rsid w:val="00EF2878"/>
    <w:rsid w:val="00F0339A"/>
    <w:rsid w:val="00F20D16"/>
    <w:rsid w:val="00F2384C"/>
    <w:rsid w:val="00F44E70"/>
    <w:rsid w:val="00F45CF7"/>
    <w:rsid w:val="00F729D7"/>
    <w:rsid w:val="00F72EDA"/>
    <w:rsid w:val="00F861B8"/>
    <w:rsid w:val="00F927B4"/>
    <w:rsid w:val="00F95181"/>
    <w:rsid w:val="00FA036A"/>
    <w:rsid w:val="00FA16A5"/>
    <w:rsid w:val="00FB720A"/>
    <w:rsid w:val="00FC2AA8"/>
    <w:rsid w:val="00FE0629"/>
    <w:rsid w:val="00FE6A4A"/>
    <w:rsid w:val="00FF2529"/>
    <w:rsid w:val="00FF2E3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40806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51684E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26750B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26750B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26750B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26750B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character" w:styleId="a8">
    <w:name w:val="Emphasis"/>
    <w:qFormat/>
    <w:rsid w:val="004F3F91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4F3F9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F3F91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8D59B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8D59B4"/>
    <w:rPr>
      <w:rFonts w:ascii="Arial" w:eastAsia="Times New Roman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8D59B4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8D59B4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26750B"/>
    <w:rPr>
      <w:rFonts w:ascii="Arial" w:hAnsi="Arial"/>
      <w:b w:val="0"/>
      <w:i w:val="0"/>
      <w:iCs/>
      <w:color w:val="0000FF"/>
      <w:sz w:val="24"/>
      <w:u w:val="none"/>
    </w:rPr>
  </w:style>
  <w:style w:type="paragraph" w:styleId="ab">
    <w:name w:val="annotation text"/>
    <w:aliases w:val="!Равноширинный текст документа"/>
    <w:basedOn w:val="a"/>
    <w:link w:val="ac"/>
    <w:semiHidden/>
    <w:rsid w:val="0026750B"/>
    <w:rPr>
      <w:rFonts w:ascii="Courier" w:hAnsi="Courier"/>
      <w:sz w:val="22"/>
      <w:szCs w:val="20"/>
    </w:rPr>
  </w:style>
  <w:style w:type="character" w:customStyle="1" w:styleId="ac">
    <w:name w:val="Текст примечания Знак"/>
    <w:aliases w:val="!Равноширинный текст документа Знак"/>
    <w:basedOn w:val="a0"/>
    <w:link w:val="ab"/>
    <w:semiHidden/>
    <w:rsid w:val="008D59B4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26750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d">
    <w:name w:val="Hyperlink"/>
    <w:basedOn w:val="a0"/>
    <w:rsid w:val="0026750B"/>
    <w:rPr>
      <w:color w:val="0000FF"/>
      <w:u w:val="none"/>
    </w:rPr>
  </w:style>
  <w:style w:type="paragraph" w:customStyle="1" w:styleId="Application">
    <w:name w:val="Application!Приложение"/>
    <w:rsid w:val="0026750B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26750B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26750B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26750B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26750B"/>
    <w:rPr>
      <w:sz w:val="28"/>
    </w:rPr>
  </w:style>
  <w:style w:type="paragraph" w:customStyle="1" w:styleId="ConsPlusNormal">
    <w:name w:val="ConsPlusNormal"/>
    <w:link w:val="ConsPlusNormal0"/>
    <w:rsid w:val="00AB27DC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basedOn w:val="a0"/>
    <w:link w:val="ConsPlusNormal"/>
    <w:locked/>
    <w:rsid w:val="00AB27DC"/>
    <w:rPr>
      <w:rFonts w:eastAsia="Times New Roman" w:cs="Calibri"/>
      <w:sz w:val="22"/>
    </w:rPr>
  </w:style>
  <w:style w:type="paragraph" w:styleId="ae">
    <w:name w:val="No Spacing"/>
    <w:uiPriority w:val="1"/>
    <w:qFormat/>
    <w:rsid w:val="00AD3B4B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3F740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table" w:styleId="af">
    <w:name w:val="Table Grid"/>
    <w:basedOn w:val="a1"/>
    <w:uiPriority w:val="39"/>
    <w:rsid w:val="0063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-semibold">
    <w:name w:val="font-semibold"/>
    <w:basedOn w:val="a"/>
    <w:rsid w:val="00184D86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f0">
    <w:name w:val="footnote text"/>
    <w:basedOn w:val="a"/>
    <w:link w:val="af1"/>
    <w:uiPriority w:val="99"/>
    <w:semiHidden/>
    <w:unhideWhenUsed/>
    <w:rsid w:val="006D0705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D0705"/>
    <w:rPr>
      <w:rFonts w:ascii="Times New Roman" w:eastAsia="Times New Roman" w:hAnsi="Times New Roman"/>
    </w:rPr>
  </w:style>
  <w:style w:type="character" w:styleId="af2">
    <w:name w:val="footnote reference"/>
    <w:basedOn w:val="a0"/>
    <w:uiPriority w:val="99"/>
    <w:semiHidden/>
    <w:unhideWhenUsed/>
    <w:rsid w:val="006D0705"/>
    <w:rPr>
      <w:vertAlign w:val="superscript"/>
    </w:rPr>
  </w:style>
  <w:style w:type="paragraph" w:styleId="af3">
    <w:name w:val="Normal (Web)"/>
    <w:basedOn w:val="a"/>
    <w:uiPriority w:val="99"/>
    <w:unhideWhenUsed/>
    <w:rsid w:val="00F95181"/>
    <w:rPr>
      <w:rFonts w:ascii="Times New Roman" w:hAnsi="Times New Roman"/>
    </w:rPr>
  </w:style>
  <w:style w:type="paragraph" w:customStyle="1" w:styleId="ConsPlusNonformat">
    <w:name w:val="ConsPlusNonformat"/>
    <w:uiPriority w:val="99"/>
    <w:rsid w:val="001D7F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1">
    <w:name w:val="Сетка таблицы1"/>
    <w:basedOn w:val="a1"/>
    <w:next w:val="af"/>
    <w:uiPriority w:val="39"/>
    <w:rsid w:val="00A71A2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бычный3"/>
    <w:rsid w:val="00DC3FAD"/>
    <w:pPr>
      <w:ind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12">
    <w:name w:val="Основной текст1"/>
    <w:basedOn w:val="a"/>
    <w:rsid w:val="009B4720"/>
    <w:pPr>
      <w:widowControl w:val="0"/>
      <w:shd w:val="clear" w:color="auto" w:fill="FFFFFF"/>
      <w:spacing w:after="180" w:line="322" w:lineRule="exact"/>
      <w:ind w:firstLine="0"/>
    </w:pPr>
    <w:rPr>
      <w:rFonts w:ascii="Times New Roman" w:hAnsi="Times New Roman"/>
      <w:color w:val="000000"/>
      <w:sz w:val="27"/>
      <w:szCs w:val="27"/>
    </w:rPr>
  </w:style>
  <w:style w:type="character" w:customStyle="1" w:styleId="UnresolvedMention">
    <w:name w:val="Unresolved Mention"/>
    <w:basedOn w:val="a0"/>
    <w:uiPriority w:val="99"/>
    <w:semiHidden/>
    <w:unhideWhenUsed/>
    <w:rsid w:val="004E66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10&amp;n=149635&amp;dst=10012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11674&amp;dst=94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513048/00a6f31703817e03b90021f03ec060cbae83735e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consultant.ru/document/cons_doc_LAW_519000/beb7e7f131a7ff3656b71b7b30c30454fc1fdde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124261/3f82cd68de4903c3be21ef88ebc86f7582cf857f/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A89389606E44628B25BBD71C3E13E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669656-E35F-4181-9D94-86BE2DA3C452}"/>
      </w:docPartPr>
      <w:docPartBody>
        <w:p w:rsidR="008F1529" w:rsidRDefault="008F1529" w:rsidP="008F1529">
          <w:pPr>
            <w:pStyle w:val="AA89389606E44628B25BBD71C3E13EB0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02D0D"/>
    <w:rsid w:val="00036C26"/>
    <w:rsid w:val="00052166"/>
    <w:rsid w:val="000C309C"/>
    <w:rsid w:val="000E4A13"/>
    <w:rsid w:val="000E7F1D"/>
    <w:rsid w:val="0010347C"/>
    <w:rsid w:val="00130528"/>
    <w:rsid w:val="00191E39"/>
    <w:rsid w:val="001B09E0"/>
    <w:rsid w:val="001B0C9F"/>
    <w:rsid w:val="001C641E"/>
    <w:rsid w:val="001D6F94"/>
    <w:rsid w:val="001E425B"/>
    <w:rsid w:val="00207CBB"/>
    <w:rsid w:val="002838CB"/>
    <w:rsid w:val="00293DEC"/>
    <w:rsid w:val="00330596"/>
    <w:rsid w:val="0034692A"/>
    <w:rsid w:val="003C10BF"/>
    <w:rsid w:val="003F23E3"/>
    <w:rsid w:val="00403568"/>
    <w:rsid w:val="00406537"/>
    <w:rsid w:val="00412714"/>
    <w:rsid w:val="00480B5E"/>
    <w:rsid w:val="00484523"/>
    <w:rsid w:val="004851E5"/>
    <w:rsid w:val="004B4044"/>
    <w:rsid w:val="00507BDC"/>
    <w:rsid w:val="0053097B"/>
    <w:rsid w:val="00554C9A"/>
    <w:rsid w:val="00563691"/>
    <w:rsid w:val="005803BB"/>
    <w:rsid w:val="0068509B"/>
    <w:rsid w:val="006C21F5"/>
    <w:rsid w:val="007253C2"/>
    <w:rsid w:val="00726BE3"/>
    <w:rsid w:val="00741D5D"/>
    <w:rsid w:val="007533C1"/>
    <w:rsid w:val="007B5FFE"/>
    <w:rsid w:val="007C5685"/>
    <w:rsid w:val="00887DA4"/>
    <w:rsid w:val="008B2972"/>
    <w:rsid w:val="008C678B"/>
    <w:rsid w:val="008F1529"/>
    <w:rsid w:val="0090153F"/>
    <w:rsid w:val="00906EA3"/>
    <w:rsid w:val="00921EE4"/>
    <w:rsid w:val="009606FC"/>
    <w:rsid w:val="009A0B5D"/>
    <w:rsid w:val="00A7544D"/>
    <w:rsid w:val="00A861FB"/>
    <w:rsid w:val="00AF5EA1"/>
    <w:rsid w:val="00AF62E9"/>
    <w:rsid w:val="00B90D9C"/>
    <w:rsid w:val="00BC6739"/>
    <w:rsid w:val="00C647D6"/>
    <w:rsid w:val="00C95804"/>
    <w:rsid w:val="00CE1D34"/>
    <w:rsid w:val="00CE3B37"/>
    <w:rsid w:val="00CF735B"/>
    <w:rsid w:val="00D15794"/>
    <w:rsid w:val="00D3714D"/>
    <w:rsid w:val="00DA1510"/>
    <w:rsid w:val="00DD5310"/>
    <w:rsid w:val="00DE7F47"/>
    <w:rsid w:val="00E01243"/>
    <w:rsid w:val="00E15EDC"/>
    <w:rsid w:val="00E32B2B"/>
    <w:rsid w:val="00E4459C"/>
    <w:rsid w:val="00E6609C"/>
    <w:rsid w:val="00ED5D19"/>
    <w:rsid w:val="00F441B4"/>
    <w:rsid w:val="00FF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647D6"/>
    <w:rPr>
      <w:color w:val="808080"/>
    </w:rPr>
  </w:style>
  <w:style w:type="paragraph" w:customStyle="1" w:styleId="AA89389606E44628B25BBD71C3E13EB0">
    <w:name w:val="AA89389606E44628B25BBD71C3E13EB0"/>
    <w:rsid w:val="008F1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83121-0FD9-4665-B7FD-D3A33EA0D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3854</TotalTime>
  <Pages>19</Pages>
  <Words>5257</Words>
  <Characters>29971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Думанская Анжела Валерьевна</dc:creator>
  <cp:keywords/>
  <dc:description/>
  <cp:lastModifiedBy>Жанна С. Соколова</cp:lastModifiedBy>
  <cp:revision>91</cp:revision>
  <cp:lastPrinted>2026-06-24T04:34:00Z</cp:lastPrinted>
  <dcterms:created xsi:type="dcterms:W3CDTF">2023-10-23T04:57:00Z</dcterms:created>
  <dcterms:modified xsi:type="dcterms:W3CDTF">2026-06-24T04:34:00Z</dcterms:modified>
</cp:coreProperties>
</file>