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40808" w14:textId="77777777" w:rsidR="00EF1254" w:rsidRPr="00A373DB" w:rsidRDefault="00EF1254" w:rsidP="00A373DB">
      <w:pPr>
        <w:spacing w:after="120"/>
        <w:ind w:left="5245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УТВЕРЖДЕН</w:t>
      </w:r>
    </w:p>
    <w:p w14:paraId="16140809" w14:textId="77777777" w:rsidR="00EF1254" w:rsidRPr="00A373DB" w:rsidRDefault="00EF1254" w:rsidP="00A373DB">
      <w:pPr>
        <w:ind w:left="5245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постановлением мэра</w:t>
      </w:r>
    </w:p>
    <w:p w14:paraId="1614080A" w14:textId="77777777" w:rsidR="00EF1254" w:rsidRPr="00A373DB" w:rsidRDefault="00EF1254" w:rsidP="00A373DB">
      <w:pPr>
        <w:ind w:left="5245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4A96B82A" w14:textId="77777777" w:rsidR="007F6C00" w:rsidRPr="00A373DB" w:rsidRDefault="0032786B" w:rsidP="00A373DB">
      <w:pPr>
        <w:ind w:left="5245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1614080B" w14:textId="1323EECA" w:rsidR="00EF1254" w:rsidRPr="00A373DB" w:rsidRDefault="0032786B" w:rsidP="00A373DB">
      <w:pPr>
        <w:ind w:left="5245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Сахалинской области</w:t>
      </w:r>
    </w:p>
    <w:p w14:paraId="1614080C" w14:textId="12268EEE" w:rsidR="00EF1254" w:rsidRPr="00A373DB" w:rsidRDefault="00EF1254" w:rsidP="00A373DB">
      <w:pPr>
        <w:ind w:left="5245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-674193854"/>
          <w:placeholder>
            <w:docPart w:val="AA89389606E44628B25BBD71C3E13EB0"/>
          </w:placeholder>
        </w:sdtPr>
        <w:sdtEndPr/>
        <w:sdtContent>
          <w:r w:rsidR="004D2D4A">
            <w:rPr>
              <w:rFonts w:ascii="Times New Roman" w:hAnsi="Times New Roman"/>
              <w:sz w:val="28"/>
              <w:szCs w:val="28"/>
            </w:rPr>
            <w:t>27 мая 2026</w:t>
          </w:r>
          <w:r w:rsidRPr="00A373DB">
            <w:rPr>
              <w:rFonts w:ascii="Times New Roman" w:hAnsi="Times New Roman"/>
              <w:sz w:val="28"/>
              <w:szCs w:val="28"/>
            </w:rPr>
            <w:t xml:space="preserve"> года</w:t>
          </w:r>
        </w:sdtContent>
      </w:sdt>
      <w:r w:rsidRPr="00A373DB">
        <w:rPr>
          <w:rFonts w:ascii="Times New Roman" w:hAnsi="Times New Roman"/>
          <w:sz w:val="28"/>
          <w:szCs w:val="28"/>
        </w:rPr>
        <w:t xml:space="preserve"> </w:t>
      </w:r>
      <w:r w:rsidR="00450F06" w:rsidRPr="00A373DB">
        <w:rPr>
          <w:rFonts w:ascii="Times New Roman" w:hAnsi="Times New Roman"/>
          <w:sz w:val="28"/>
          <w:szCs w:val="28"/>
        </w:rPr>
        <w:t>№</w:t>
      </w:r>
      <w:r w:rsidR="004D2D4A">
        <w:rPr>
          <w:rFonts w:ascii="Times New Roman" w:hAnsi="Times New Roman"/>
          <w:sz w:val="28"/>
          <w:szCs w:val="28"/>
        </w:rPr>
        <w:t xml:space="preserve"> 91</w:t>
      </w:r>
    </w:p>
    <w:p w14:paraId="1614080D" w14:textId="77777777" w:rsidR="00EF1254" w:rsidRPr="00A373DB" w:rsidRDefault="00EF1254" w:rsidP="007F6C00">
      <w:pPr>
        <w:jc w:val="center"/>
        <w:rPr>
          <w:rFonts w:ascii="Times New Roman" w:hAnsi="Times New Roman"/>
          <w:sz w:val="28"/>
          <w:szCs w:val="28"/>
        </w:rPr>
      </w:pPr>
    </w:p>
    <w:p w14:paraId="1614080E" w14:textId="77777777" w:rsidR="00EF1254" w:rsidRPr="00A373DB" w:rsidRDefault="00EF1254" w:rsidP="007F6C00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14:paraId="1614080F" w14:textId="77777777" w:rsidR="00EF1254" w:rsidRPr="00A373DB" w:rsidRDefault="00EF1254" w:rsidP="007F6C00">
      <w:pPr>
        <w:widowControl w:val="0"/>
        <w:shd w:val="clear" w:color="auto" w:fill="FFFFFF"/>
        <w:suppressAutoHyphens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АДМИНИСТРАТИВНЫЙ РЕГЛАМЕНТ</w:t>
      </w:r>
    </w:p>
    <w:p w14:paraId="67A3F237" w14:textId="77777777" w:rsidR="00A373DB" w:rsidRDefault="00EF1254" w:rsidP="007F6C00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A373DB">
        <w:rPr>
          <w:rFonts w:ascii="Times New Roman" w:hAnsi="Times New Roman"/>
          <w:sz w:val="28"/>
          <w:szCs w:val="28"/>
        </w:rPr>
        <w:t>«Заключение соглашения</w:t>
      </w:r>
    </w:p>
    <w:p w14:paraId="23A28F5D" w14:textId="77777777" w:rsidR="00A373DB" w:rsidRDefault="00B160FC" w:rsidP="007F6C00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об установлении сервитута в отношении </w:t>
      </w:r>
      <w:r w:rsidR="00A373DB">
        <w:rPr>
          <w:rFonts w:ascii="Times New Roman" w:hAnsi="Times New Roman"/>
          <w:sz w:val="28"/>
          <w:szCs w:val="28"/>
        </w:rPr>
        <w:t>земельных участков,</w:t>
      </w:r>
    </w:p>
    <w:p w14:paraId="7BBEB53B" w14:textId="77777777" w:rsidR="00A373DB" w:rsidRDefault="00A373DB" w:rsidP="007F6C00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находящихся в муниципальной собственности,</w:t>
      </w:r>
    </w:p>
    <w:p w14:paraId="0B54F157" w14:textId="5E3B8035" w:rsidR="007F6C00" w:rsidRPr="00A373DB" w:rsidRDefault="00B160FC" w:rsidP="007F6C00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и государственная собственность на которые не разграничена»</w:t>
      </w:r>
    </w:p>
    <w:p w14:paraId="30A592D6" w14:textId="77777777" w:rsidR="007F6C00" w:rsidRPr="00A373DB" w:rsidRDefault="007F6C00" w:rsidP="007F6C00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7CC55540" w14:textId="54BB4DD4" w:rsidR="00DC3FAD" w:rsidRPr="00A373DB" w:rsidRDefault="00DC3FAD" w:rsidP="007F6C00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  <w:lang w:val="en-US"/>
        </w:rPr>
        <w:t>I</w:t>
      </w:r>
      <w:r w:rsidRPr="00A373DB">
        <w:rPr>
          <w:rFonts w:ascii="Times New Roman" w:hAnsi="Times New Roman"/>
          <w:sz w:val="28"/>
          <w:szCs w:val="28"/>
        </w:rPr>
        <w:t>. ОБЩИЕ ПОЛОЖЕНИЯ</w:t>
      </w:r>
    </w:p>
    <w:p w14:paraId="39646A97" w14:textId="77777777" w:rsidR="00DC3FAD" w:rsidRPr="00A373DB" w:rsidRDefault="00DC3FAD" w:rsidP="007F6C00">
      <w:pPr>
        <w:widowControl w:val="0"/>
        <w:autoSpaceDE w:val="0"/>
        <w:autoSpaceDN w:val="0"/>
        <w:adjustRightInd w:val="0"/>
        <w:ind w:left="900" w:firstLine="0"/>
        <w:contextualSpacing/>
        <w:jc w:val="left"/>
        <w:rPr>
          <w:rFonts w:ascii="Times New Roman" w:hAnsi="Times New Roman"/>
          <w:sz w:val="28"/>
          <w:szCs w:val="28"/>
        </w:rPr>
      </w:pPr>
      <w:bookmarkStart w:id="0" w:name="Par43"/>
      <w:bookmarkEnd w:id="0"/>
    </w:p>
    <w:p w14:paraId="69AD12D3" w14:textId="10C2FDA1" w:rsidR="00837A21" w:rsidRPr="00A373DB" w:rsidRDefault="00DC3FAD" w:rsidP="007F6C00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Предмет регулирования административного регламента</w:t>
      </w:r>
    </w:p>
    <w:p w14:paraId="5AFEE6E5" w14:textId="77777777" w:rsidR="007F6C00" w:rsidRPr="00A373DB" w:rsidRDefault="007F6C00" w:rsidP="007F6C00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06DAEC1" w14:textId="7544C35E" w:rsidR="00845273" w:rsidRPr="00A373DB" w:rsidRDefault="00845273" w:rsidP="007F6C00">
      <w:pPr>
        <w:suppressAutoHyphens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1. Настоящий Административный регламент устанавливает порядок и стандарт предоставления муниципальной услуги </w:t>
      </w:r>
      <w:r w:rsidR="00B160FC" w:rsidRPr="00A373DB">
        <w:rPr>
          <w:rFonts w:ascii="Times New Roman" w:eastAsia="Calibri" w:hAnsi="Times New Roman"/>
          <w:sz w:val="28"/>
          <w:szCs w:val="28"/>
          <w:lang w:eastAsia="en-US"/>
        </w:rPr>
        <w:t>«Заключение соглашения об установлении сервитута в отношении земельных участков, находящихся в муниципальной собственности, и государственная собственность на которые не разграничена»</w:t>
      </w:r>
      <w:r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 (далее </w:t>
      </w:r>
      <w:r w:rsidR="00A373DB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муниципальная услуга).</w:t>
      </w:r>
    </w:p>
    <w:p w14:paraId="3AD62517" w14:textId="056C56B2" w:rsidR="00845273" w:rsidRPr="00A373DB" w:rsidRDefault="00845273" w:rsidP="007F6C0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1" w:name="sub_1002"/>
      <w:r w:rsidRPr="00A373DB">
        <w:rPr>
          <w:rFonts w:ascii="Times New Roman" w:hAnsi="Times New Roman"/>
          <w:sz w:val="28"/>
          <w:szCs w:val="28"/>
        </w:rPr>
        <w:t>2. Предметом регулирования настоящего регламента являются отношения, возникающие в связи с предоставлением муниципальной услуги.</w:t>
      </w:r>
    </w:p>
    <w:p w14:paraId="4459AA50" w14:textId="54D47BA5" w:rsidR="00845273" w:rsidRPr="00A373DB" w:rsidRDefault="00845273" w:rsidP="007F6C0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3. Перече</w:t>
      </w:r>
      <w:bookmarkStart w:id="2" w:name="_GoBack"/>
      <w:bookmarkEnd w:id="2"/>
      <w:r w:rsidRPr="00A373DB">
        <w:rPr>
          <w:rFonts w:ascii="Times New Roman" w:hAnsi="Times New Roman"/>
          <w:sz w:val="28"/>
          <w:szCs w:val="28"/>
        </w:rPr>
        <w:t>нь условных обозначений и сокращений, применяемых в Административном регламенте, содержатся в приложении 1 к настоящему Административному регламенту.</w:t>
      </w:r>
      <w:bookmarkEnd w:id="1"/>
    </w:p>
    <w:p w14:paraId="77E17583" w14:textId="7F130774" w:rsidR="00B90C72" w:rsidRPr="00A373DB" w:rsidRDefault="00B90C72" w:rsidP="007F6C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836D8FD" w14:textId="2388CAD4" w:rsidR="00DC3FAD" w:rsidRPr="00A373DB" w:rsidRDefault="00DC3FAD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Круг заявителей</w:t>
      </w:r>
    </w:p>
    <w:p w14:paraId="7F026752" w14:textId="77777777" w:rsidR="00837A21" w:rsidRPr="00A373DB" w:rsidRDefault="00837A21" w:rsidP="007F6C00">
      <w:pPr>
        <w:pStyle w:val="ConsPlusNormal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14:paraId="09CDC5AD" w14:textId="4DA5E183" w:rsidR="00845273" w:rsidRPr="00A373DB" w:rsidRDefault="007F6C00" w:rsidP="007F6C00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4. </w:t>
      </w:r>
      <w:r w:rsidR="00845273" w:rsidRPr="00A373DB">
        <w:rPr>
          <w:rFonts w:ascii="Times New Roman" w:hAnsi="Times New Roman"/>
          <w:sz w:val="28"/>
          <w:szCs w:val="28"/>
        </w:rPr>
        <w:t xml:space="preserve">Заявителями на получение муниципальной услуги являются физические лица, индивидуальные предприниматели и юридические лица (далее </w:t>
      </w:r>
      <w:r w:rsidRPr="00A373DB">
        <w:rPr>
          <w:rFonts w:ascii="Times New Roman" w:hAnsi="Times New Roman"/>
          <w:sz w:val="28"/>
          <w:szCs w:val="28"/>
        </w:rPr>
        <w:t>-</w:t>
      </w:r>
      <w:r w:rsidR="00845273" w:rsidRPr="00A373DB">
        <w:rPr>
          <w:rFonts w:ascii="Times New Roman" w:hAnsi="Times New Roman"/>
          <w:sz w:val="28"/>
          <w:szCs w:val="28"/>
        </w:rPr>
        <w:t xml:space="preserve"> </w:t>
      </w:r>
      <w:r w:rsidR="000F1130" w:rsidRPr="00A373DB">
        <w:rPr>
          <w:rFonts w:ascii="Times New Roman" w:hAnsi="Times New Roman"/>
          <w:sz w:val="28"/>
          <w:szCs w:val="28"/>
        </w:rPr>
        <w:t>з</w:t>
      </w:r>
      <w:r w:rsidR="00845273" w:rsidRPr="00A373DB">
        <w:rPr>
          <w:rFonts w:ascii="Times New Roman" w:hAnsi="Times New Roman"/>
          <w:sz w:val="28"/>
          <w:szCs w:val="28"/>
        </w:rPr>
        <w:t>аявитель).</w:t>
      </w:r>
    </w:p>
    <w:p w14:paraId="731526B5" w14:textId="1453C469" w:rsidR="007209BB" w:rsidRPr="00A373DB" w:rsidRDefault="00845273" w:rsidP="007F6C00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5. </w:t>
      </w:r>
      <w:r w:rsidR="007209BB" w:rsidRPr="00A373DB">
        <w:rPr>
          <w:rFonts w:ascii="Times New Roman" w:hAnsi="Times New Roman"/>
          <w:bCs/>
          <w:sz w:val="28"/>
          <w:szCs w:val="28"/>
        </w:rPr>
        <w:t>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их доверенные лица.</w:t>
      </w:r>
      <w:r w:rsidR="007209BB" w:rsidRPr="00A373DB">
        <w:rPr>
          <w:rFonts w:ascii="Times New Roman" w:hAnsi="Times New Roman"/>
          <w:sz w:val="28"/>
          <w:szCs w:val="28"/>
        </w:rPr>
        <w:t xml:space="preserve"> (далее </w:t>
      </w:r>
      <w:r w:rsidR="00A373DB">
        <w:rPr>
          <w:rFonts w:ascii="Times New Roman" w:hAnsi="Times New Roman"/>
          <w:sz w:val="28"/>
          <w:szCs w:val="28"/>
        </w:rPr>
        <w:t>-</w:t>
      </w:r>
      <w:r w:rsidR="007209BB" w:rsidRPr="00A373DB">
        <w:rPr>
          <w:rFonts w:ascii="Times New Roman" w:hAnsi="Times New Roman"/>
          <w:sz w:val="28"/>
          <w:szCs w:val="28"/>
        </w:rPr>
        <w:t xml:space="preserve"> представитель</w:t>
      </w:r>
      <w:r w:rsidR="000F1130" w:rsidRPr="00A373DB">
        <w:rPr>
          <w:rFonts w:ascii="Times New Roman" w:hAnsi="Times New Roman"/>
          <w:sz w:val="28"/>
          <w:szCs w:val="28"/>
        </w:rPr>
        <w:t xml:space="preserve"> заявителя</w:t>
      </w:r>
      <w:r w:rsidR="007F6C00" w:rsidRPr="00A373DB">
        <w:rPr>
          <w:rFonts w:ascii="Times New Roman" w:hAnsi="Times New Roman"/>
          <w:sz w:val="28"/>
          <w:szCs w:val="28"/>
        </w:rPr>
        <w:t>).</w:t>
      </w:r>
    </w:p>
    <w:p w14:paraId="70A46F99" w14:textId="0D7AEF88" w:rsidR="009B4720" w:rsidRPr="00A373DB" w:rsidRDefault="009B4720" w:rsidP="007F6C0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13DE534F" w14:textId="77777777" w:rsidR="007F6C00" w:rsidRPr="00A373DB" w:rsidRDefault="00DC3FAD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Требование предоставления</w:t>
      </w:r>
      <w:r w:rsidR="007F6C00" w:rsidRPr="00A373DB">
        <w:rPr>
          <w:rFonts w:ascii="Times New Roman" w:hAnsi="Times New Roman"/>
          <w:sz w:val="28"/>
          <w:szCs w:val="28"/>
        </w:rPr>
        <w:t xml:space="preserve"> заявителю муниципальной услуги</w:t>
      </w:r>
    </w:p>
    <w:p w14:paraId="049047B7" w14:textId="77777777" w:rsidR="007F6C00" w:rsidRPr="00A373DB" w:rsidRDefault="00DC3FAD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в соответствии с категориями (п</w:t>
      </w:r>
      <w:r w:rsidR="007F6C00" w:rsidRPr="00A373DB">
        <w:rPr>
          <w:rFonts w:ascii="Times New Roman" w:hAnsi="Times New Roman"/>
          <w:sz w:val="28"/>
          <w:szCs w:val="28"/>
        </w:rPr>
        <w:t>ризнаками) заявителей, сведения</w:t>
      </w:r>
    </w:p>
    <w:p w14:paraId="3AE79BA4" w14:textId="77777777" w:rsidR="007F6C00" w:rsidRPr="00A373DB" w:rsidRDefault="00DC3FAD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о которых размещаются </w:t>
      </w:r>
      <w:r w:rsidR="007F6C00" w:rsidRPr="00A373DB">
        <w:rPr>
          <w:rFonts w:ascii="Times New Roman" w:hAnsi="Times New Roman"/>
          <w:sz w:val="28"/>
          <w:szCs w:val="28"/>
        </w:rPr>
        <w:t>в реестре услуг и в федеральной</w:t>
      </w:r>
    </w:p>
    <w:p w14:paraId="310419BC" w14:textId="77777777" w:rsidR="00A373DB" w:rsidRDefault="00DC3FAD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государ</w:t>
      </w:r>
      <w:r w:rsidR="00A373DB">
        <w:rPr>
          <w:rFonts w:ascii="Times New Roman" w:hAnsi="Times New Roman"/>
          <w:sz w:val="28"/>
          <w:szCs w:val="28"/>
        </w:rPr>
        <w:t>ственной информационной системе</w:t>
      </w:r>
    </w:p>
    <w:p w14:paraId="5D9246E5" w14:textId="055C105A" w:rsidR="007F6C00" w:rsidRPr="00A373DB" w:rsidRDefault="00DC3FAD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«Единый портал государственных и муниципаль</w:t>
      </w:r>
      <w:r w:rsidR="007F6C00" w:rsidRPr="00A373DB">
        <w:rPr>
          <w:rFonts w:ascii="Times New Roman" w:hAnsi="Times New Roman"/>
          <w:sz w:val="28"/>
          <w:szCs w:val="28"/>
        </w:rPr>
        <w:t>ных услуг (функций)»</w:t>
      </w:r>
    </w:p>
    <w:p w14:paraId="2DB47B93" w14:textId="77777777" w:rsidR="007F6C00" w:rsidRPr="00A373DB" w:rsidRDefault="007F6C00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3C89E554" w14:textId="77777777" w:rsidR="007F6C00" w:rsidRPr="00A373DB" w:rsidRDefault="007F6C00" w:rsidP="007F6C00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6. </w:t>
      </w:r>
      <w:r w:rsidR="00845273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</w:t>
      </w:r>
      <w:bookmarkStart w:id="3" w:name="_Hlk216706259"/>
      <w:r w:rsidR="00845273" w:rsidRPr="00A373DB">
        <w:rPr>
          <w:rFonts w:ascii="Times New Roman" w:eastAsia="Calibri" w:hAnsi="Times New Roman"/>
          <w:sz w:val="28"/>
          <w:szCs w:val="28"/>
          <w:lang w:eastAsia="en-US"/>
        </w:rPr>
        <w:t>(функций)</w:t>
      </w:r>
      <w:bookmarkEnd w:id="3"/>
      <w:r w:rsidR="00845273" w:rsidRPr="00A373DB">
        <w:rPr>
          <w:rFonts w:ascii="Times New Roman" w:eastAsia="Calibri" w:hAnsi="Times New Roman"/>
          <w:sz w:val="28"/>
          <w:szCs w:val="28"/>
          <w:lang w:eastAsia="en-US"/>
        </w:rPr>
        <w:t>», на едином региональном портале государственных и муниципальных услуг (функций) (далее соответственно - категории (признаки) заявителей, ЕПГ</w:t>
      </w:r>
      <w:r w:rsidR="000F1130" w:rsidRPr="00A373DB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="00845273" w:rsidRPr="00A373DB">
        <w:rPr>
          <w:rFonts w:ascii="Times New Roman" w:eastAsia="Calibri" w:hAnsi="Times New Roman"/>
          <w:sz w:val="28"/>
          <w:szCs w:val="28"/>
          <w:lang w:eastAsia="en-US"/>
        </w:rPr>
        <w:t>).</w:t>
      </w:r>
    </w:p>
    <w:p w14:paraId="6B81AF66" w14:textId="77777777" w:rsidR="007F6C00" w:rsidRPr="00A373DB" w:rsidRDefault="007F6C00" w:rsidP="007F6C00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</w:p>
    <w:p w14:paraId="28C68201" w14:textId="71B02219" w:rsidR="00DC3FAD" w:rsidRPr="00A373DB" w:rsidRDefault="00A373DB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A373DB">
        <w:rPr>
          <w:rFonts w:ascii="Times New Roman" w:hAnsi="Times New Roman"/>
          <w:bCs/>
          <w:color w:val="26282F"/>
          <w:sz w:val="28"/>
          <w:szCs w:val="28"/>
        </w:rPr>
        <w:t>II. СТАНДАРТ ПРЕДОСТАВЛЕНИЯ МУНИЦИПАЛЬНОЙ УСЛУГИ</w:t>
      </w:r>
    </w:p>
    <w:p w14:paraId="16140873" w14:textId="77777777" w:rsidR="00EF1254" w:rsidRPr="00A373DB" w:rsidRDefault="00EF1254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16140875" w14:textId="683033FA" w:rsidR="00EF1254" w:rsidRPr="00A373DB" w:rsidRDefault="00DC3FAD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Наименование муниципальной услуги</w:t>
      </w:r>
      <w:bookmarkStart w:id="4" w:name="Par125"/>
      <w:bookmarkEnd w:id="4"/>
    </w:p>
    <w:p w14:paraId="2F581E0C" w14:textId="77777777" w:rsidR="007F6C00" w:rsidRPr="00A373DB" w:rsidRDefault="007F6C00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1E7AF788" w14:textId="68167A2C" w:rsidR="00B160FC" w:rsidRPr="00A373DB" w:rsidRDefault="00845273" w:rsidP="007F6C00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7. </w:t>
      </w:r>
      <w:r w:rsidR="00B160FC" w:rsidRPr="00A373DB">
        <w:rPr>
          <w:rFonts w:ascii="Times New Roman" w:hAnsi="Times New Roman"/>
          <w:sz w:val="28"/>
          <w:szCs w:val="28"/>
        </w:rPr>
        <w:t>Заключение соглашения об установлении сервитута в отношении земельных участков, находящихся в муниципальной собственности, и государственная собственность на которые не разграничена.</w:t>
      </w:r>
    </w:p>
    <w:p w14:paraId="14DDA477" w14:textId="39020B5E" w:rsidR="00F729D7" w:rsidRPr="00A373DB" w:rsidRDefault="00F729D7" w:rsidP="007F6C00">
      <w:pPr>
        <w:suppressAutoHyphens/>
        <w:autoSpaceDE w:val="0"/>
        <w:autoSpaceDN w:val="0"/>
        <w:adjustRightInd w:val="0"/>
        <w:ind w:firstLine="539"/>
        <w:rPr>
          <w:rFonts w:ascii="Times New Roman" w:hAnsi="Times New Roman"/>
          <w:sz w:val="28"/>
          <w:szCs w:val="28"/>
        </w:rPr>
      </w:pPr>
    </w:p>
    <w:p w14:paraId="6BD99C54" w14:textId="77777777" w:rsidR="007F6C00" w:rsidRPr="00A373DB" w:rsidRDefault="00DC3FAD" w:rsidP="007F6C00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Наиме</w:t>
      </w:r>
      <w:r w:rsidR="007F6C00" w:rsidRPr="00A373DB">
        <w:rPr>
          <w:rFonts w:ascii="Times New Roman" w:hAnsi="Times New Roman"/>
          <w:sz w:val="28"/>
          <w:szCs w:val="28"/>
        </w:rPr>
        <w:t>нование органа или структурного</w:t>
      </w:r>
    </w:p>
    <w:p w14:paraId="1614087A" w14:textId="164F4412" w:rsidR="00EF1254" w:rsidRPr="00A373DB" w:rsidRDefault="00DC3FAD" w:rsidP="007F6C00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подразделения Администрации</w:t>
      </w:r>
    </w:p>
    <w:p w14:paraId="165A6081" w14:textId="77777777" w:rsidR="007F6C00" w:rsidRPr="00A373DB" w:rsidRDefault="007F6C00" w:rsidP="007F6C00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64B9B7C1" w14:textId="4961086C" w:rsidR="007F6C00" w:rsidRPr="00A373DB" w:rsidRDefault="00845273" w:rsidP="007F6C00">
      <w:pPr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8</w:t>
      </w:r>
      <w:r w:rsidR="00DC3FAD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DC3FAD" w:rsidRPr="00A373DB">
        <w:rPr>
          <w:rFonts w:ascii="Times New Roman" w:hAnsi="Times New Roman"/>
          <w:sz w:val="28"/>
          <w:szCs w:val="28"/>
        </w:rPr>
        <w:t>Муниципальная услуга предоставляется комитет</w:t>
      </w:r>
      <w:r w:rsidR="006940CB" w:rsidRPr="00A373DB">
        <w:rPr>
          <w:rFonts w:ascii="Times New Roman" w:hAnsi="Times New Roman"/>
          <w:sz w:val="28"/>
          <w:szCs w:val="28"/>
        </w:rPr>
        <w:t>ом</w:t>
      </w:r>
      <w:r w:rsidR="00DC3FAD" w:rsidRPr="00A373DB">
        <w:rPr>
          <w:rFonts w:ascii="Times New Roman" w:hAnsi="Times New Roman"/>
          <w:sz w:val="28"/>
          <w:szCs w:val="28"/>
        </w:rPr>
        <w:t xml:space="preserve"> по управлению муниципальным имуществом муниципального образования Ногликский муниципальный округ Сахалинской области</w:t>
      </w:r>
      <w:r w:rsidR="00DC3FAD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DC3FAD" w:rsidRPr="00A373DB">
        <w:rPr>
          <w:rFonts w:ascii="Times New Roman" w:hAnsi="Times New Roman"/>
          <w:sz w:val="28"/>
          <w:szCs w:val="28"/>
        </w:rPr>
        <w:t xml:space="preserve">(далее </w:t>
      </w:r>
      <w:r w:rsidR="00A373DB">
        <w:rPr>
          <w:rFonts w:ascii="Times New Roman" w:hAnsi="Times New Roman"/>
          <w:sz w:val="28"/>
          <w:szCs w:val="28"/>
        </w:rPr>
        <w:t>-</w:t>
      </w:r>
      <w:r w:rsidR="00DC3FAD" w:rsidRPr="00A373DB">
        <w:rPr>
          <w:rFonts w:ascii="Times New Roman" w:hAnsi="Times New Roman"/>
          <w:sz w:val="28"/>
          <w:szCs w:val="28"/>
        </w:rPr>
        <w:t xml:space="preserve"> Орган местного самоуправления</w:t>
      </w:r>
      <w:r w:rsidR="00DC3FAD" w:rsidRPr="00A373DB">
        <w:rPr>
          <w:rFonts w:ascii="Times New Roman" w:hAnsi="Times New Roman"/>
          <w:noProof/>
          <w:sz w:val="28"/>
          <w:szCs w:val="28"/>
          <w:lang w:eastAsia="en-US"/>
        </w:rPr>
        <w:t>)</w:t>
      </w:r>
      <w:r w:rsidR="00DC3FAD" w:rsidRPr="00A373DB">
        <w:rPr>
          <w:rFonts w:ascii="Times New Roman" w:hAnsi="Times New Roman"/>
          <w:sz w:val="28"/>
          <w:szCs w:val="28"/>
          <w:lang w:eastAsia="en-US"/>
        </w:rPr>
        <w:t>.</w:t>
      </w:r>
    </w:p>
    <w:p w14:paraId="69258FB0" w14:textId="77777777" w:rsidR="007F6C00" w:rsidRPr="00A373DB" w:rsidRDefault="007F6C00" w:rsidP="007F6C00">
      <w:pPr>
        <w:ind w:firstLine="540"/>
        <w:rPr>
          <w:rFonts w:ascii="Times New Roman" w:hAnsi="Times New Roman"/>
          <w:sz w:val="28"/>
          <w:szCs w:val="28"/>
          <w:lang w:eastAsia="en-US"/>
        </w:rPr>
      </w:pPr>
    </w:p>
    <w:p w14:paraId="7DFEAE84" w14:textId="47ED3D90" w:rsidR="006940CB" w:rsidRPr="00A373DB" w:rsidRDefault="006940CB" w:rsidP="007F6C00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Результат предоставления муниципальной услуги</w:t>
      </w:r>
    </w:p>
    <w:p w14:paraId="610640B5" w14:textId="77777777" w:rsidR="007F6C00" w:rsidRPr="00A373DB" w:rsidRDefault="007F6C00" w:rsidP="007F6C00">
      <w:pPr>
        <w:ind w:firstLine="540"/>
        <w:rPr>
          <w:rFonts w:ascii="Times New Roman" w:hAnsi="Times New Roman"/>
          <w:sz w:val="28"/>
          <w:szCs w:val="28"/>
        </w:rPr>
      </w:pPr>
    </w:p>
    <w:p w14:paraId="27D721B2" w14:textId="7E788462" w:rsidR="00B160FC" w:rsidRPr="00A373DB" w:rsidRDefault="00927C20" w:rsidP="007F6C00">
      <w:pPr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9</w:t>
      </w:r>
      <w:r w:rsidR="00B160FC" w:rsidRPr="00A373DB">
        <w:rPr>
          <w:rFonts w:ascii="Times New Roman" w:hAnsi="Times New Roman"/>
          <w:sz w:val="28"/>
          <w:szCs w:val="28"/>
        </w:rPr>
        <w:t>. Результат</w:t>
      </w:r>
      <w:r w:rsidR="000F1130" w:rsidRPr="00A373DB">
        <w:rPr>
          <w:rFonts w:ascii="Times New Roman" w:hAnsi="Times New Roman"/>
          <w:sz w:val="28"/>
          <w:szCs w:val="28"/>
        </w:rPr>
        <w:t>ом</w:t>
      </w:r>
      <w:r w:rsidR="00B160FC" w:rsidRPr="00A373DB"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 w:rsidR="000F1130" w:rsidRPr="00A373DB">
        <w:rPr>
          <w:rFonts w:ascii="Times New Roman" w:hAnsi="Times New Roman"/>
          <w:sz w:val="28"/>
          <w:szCs w:val="28"/>
        </w:rPr>
        <w:t>являются:</w:t>
      </w:r>
    </w:p>
    <w:p w14:paraId="033465FC" w14:textId="0A98B098" w:rsidR="00B160FC" w:rsidRPr="00A373DB" w:rsidRDefault="00927C20" w:rsidP="007F6C00">
      <w:pPr>
        <w:autoSpaceDE w:val="0"/>
        <w:autoSpaceDN w:val="0"/>
        <w:adjustRightInd w:val="0"/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9</w:t>
      </w:r>
      <w:r w:rsidR="00B160FC" w:rsidRPr="00A373DB">
        <w:rPr>
          <w:rFonts w:ascii="Times New Roman" w:eastAsia="Calibri" w:hAnsi="Times New Roman"/>
          <w:sz w:val="28"/>
          <w:szCs w:val="28"/>
          <w:lang w:eastAsia="en-US"/>
        </w:rPr>
        <w:t>.1</w:t>
      </w:r>
      <w:r w:rsidR="007F6C00" w:rsidRPr="00A373DB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B160FC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7F6C00" w:rsidRPr="00A373DB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="00B160FC" w:rsidRPr="00A373DB">
        <w:rPr>
          <w:rFonts w:ascii="Times New Roman" w:eastAsia="Calibri" w:hAnsi="Times New Roman"/>
          <w:sz w:val="28"/>
          <w:szCs w:val="28"/>
          <w:lang w:eastAsia="en-US"/>
        </w:rPr>
        <w:t>ри положительном решении:</w:t>
      </w:r>
    </w:p>
    <w:p w14:paraId="0C39307E" w14:textId="77777777" w:rsidR="00B160FC" w:rsidRPr="00A373DB" w:rsidRDefault="00B160FC" w:rsidP="007F6C00">
      <w:pPr>
        <w:autoSpaceDE w:val="0"/>
        <w:autoSpaceDN w:val="0"/>
        <w:adjustRightInd w:val="0"/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- уведомление о возможности заключения соглашения об установлении сервитута в предложенных заявителем границах;</w:t>
      </w:r>
    </w:p>
    <w:p w14:paraId="0906113E" w14:textId="77777777" w:rsidR="00B160FC" w:rsidRPr="00A373DB" w:rsidRDefault="00B160FC" w:rsidP="007F6C00">
      <w:pPr>
        <w:autoSpaceDE w:val="0"/>
        <w:autoSpaceDN w:val="0"/>
        <w:adjustRightInd w:val="0"/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- предложение о заключении соглашения об установлении сервитута в иных границах с приложением схемы границ сервитута на кадастровом плане территории;</w:t>
      </w:r>
    </w:p>
    <w:p w14:paraId="48D03C39" w14:textId="32106008" w:rsidR="00B160FC" w:rsidRPr="00A373DB" w:rsidRDefault="00B160FC" w:rsidP="007F6C00">
      <w:pPr>
        <w:autoSpaceDE w:val="0"/>
        <w:autoSpaceDN w:val="0"/>
        <w:adjustRightInd w:val="0"/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- подписанные Органом местного самоуправления экземпляры проекта соглашения об установлении сервитута в случае, если заявление предусматривает установление сервитута в отношении всего земельного участка, или в случае, предусмотренном пунктом 4 статьи 39.25 Земельно</w:t>
      </w:r>
      <w:r w:rsidR="00A373DB">
        <w:rPr>
          <w:rFonts w:ascii="Times New Roman" w:eastAsia="Calibri" w:hAnsi="Times New Roman"/>
          <w:sz w:val="28"/>
          <w:szCs w:val="28"/>
          <w:lang w:eastAsia="en-US"/>
        </w:rPr>
        <w:t>го кодекса Российской Федерации.</w:t>
      </w:r>
    </w:p>
    <w:p w14:paraId="77A336F1" w14:textId="24B705CA" w:rsidR="00B160FC" w:rsidRPr="00A373DB" w:rsidRDefault="00927C20" w:rsidP="007F6C00">
      <w:pPr>
        <w:shd w:val="clear" w:color="auto" w:fill="FFFFFF"/>
        <w:tabs>
          <w:tab w:val="left" w:pos="6035"/>
        </w:tabs>
        <w:ind w:right="140"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9</w:t>
      </w:r>
      <w:r w:rsidR="00B160FC" w:rsidRPr="00A373DB">
        <w:rPr>
          <w:rFonts w:ascii="Times New Roman" w:hAnsi="Times New Roman"/>
          <w:sz w:val="28"/>
          <w:szCs w:val="28"/>
        </w:rPr>
        <w:t>.2</w:t>
      </w:r>
      <w:r w:rsidR="007F6C00" w:rsidRPr="00A373DB">
        <w:rPr>
          <w:rFonts w:ascii="Times New Roman" w:hAnsi="Times New Roman"/>
          <w:sz w:val="28"/>
          <w:szCs w:val="28"/>
        </w:rPr>
        <w:t>.</w:t>
      </w:r>
      <w:r w:rsidR="00B160FC" w:rsidRPr="00A373DB">
        <w:rPr>
          <w:rFonts w:ascii="Times New Roman" w:hAnsi="Times New Roman"/>
          <w:sz w:val="28"/>
          <w:szCs w:val="28"/>
        </w:rPr>
        <w:t xml:space="preserve"> </w:t>
      </w:r>
      <w:r w:rsidR="007F6C00" w:rsidRPr="00A373DB">
        <w:rPr>
          <w:rFonts w:ascii="Times New Roman" w:hAnsi="Times New Roman"/>
          <w:sz w:val="28"/>
          <w:szCs w:val="28"/>
        </w:rPr>
        <w:t>П</w:t>
      </w:r>
      <w:r w:rsidR="00B160FC" w:rsidRPr="00A373DB">
        <w:rPr>
          <w:rFonts w:ascii="Times New Roman" w:hAnsi="Times New Roman"/>
          <w:sz w:val="28"/>
          <w:szCs w:val="28"/>
        </w:rPr>
        <w:t>ри отрицательном решении:</w:t>
      </w:r>
    </w:p>
    <w:p w14:paraId="4B7FA580" w14:textId="2C0FD92E" w:rsidR="00B160FC" w:rsidRPr="00A373DB" w:rsidRDefault="001E70F8" w:rsidP="007F6C00">
      <w:pPr>
        <w:shd w:val="clear" w:color="auto" w:fill="FFFFFF"/>
        <w:ind w:right="140"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- </w:t>
      </w:r>
      <w:r w:rsidR="00B160FC" w:rsidRPr="00A373DB">
        <w:rPr>
          <w:rFonts w:ascii="Times New Roman" w:hAnsi="Times New Roman"/>
          <w:sz w:val="28"/>
          <w:szCs w:val="28"/>
        </w:rPr>
        <w:t>решение об отказе в установлении сервитута с указанием оснований такого отказа.</w:t>
      </w:r>
    </w:p>
    <w:p w14:paraId="7AFCF357" w14:textId="6F63D971" w:rsidR="00B160FC" w:rsidRPr="00A373DB" w:rsidRDefault="00B160FC" w:rsidP="007F6C00">
      <w:pPr>
        <w:ind w:firstLine="709"/>
        <w:rPr>
          <w:rFonts w:ascii="Times New Roman" w:hAnsi="Times New Roman"/>
          <w:sz w:val="28"/>
          <w:szCs w:val="28"/>
        </w:rPr>
      </w:pPr>
      <w:bookmarkStart w:id="5" w:name="sub_11023"/>
      <w:r w:rsidRPr="00A373DB">
        <w:rPr>
          <w:rFonts w:ascii="Times New Roman" w:hAnsi="Times New Roman"/>
          <w:sz w:val="28"/>
          <w:szCs w:val="28"/>
          <w:lang w:eastAsia="en-US"/>
        </w:rPr>
        <w:t>1</w:t>
      </w:r>
      <w:r w:rsidR="00927C20" w:rsidRPr="00A373DB">
        <w:rPr>
          <w:rFonts w:ascii="Times New Roman" w:hAnsi="Times New Roman"/>
          <w:sz w:val="28"/>
          <w:szCs w:val="28"/>
          <w:lang w:eastAsia="en-US"/>
        </w:rPr>
        <w:t>0</w:t>
      </w:r>
      <w:r w:rsidRPr="00A373DB">
        <w:rPr>
          <w:rFonts w:ascii="Times New Roman" w:hAnsi="Times New Roman"/>
          <w:sz w:val="28"/>
          <w:szCs w:val="28"/>
          <w:lang w:eastAsia="en-US"/>
        </w:rPr>
        <w:t xml:space="preserve">. Формирование реестровой записи в качестве результата предоставления </w:t>
      </w:r>
      <w:r w:rsidR="000F1130" w:rsidRPr="00A373DB">
        <w:rPr>
          <w:rFonts w:ascii="Times New Roman" w:hAnsi="Times New Roman"/>
          <w:sz w:val="28"/>
          <w:szCs w:val="28"/>
          <w:lang w:eastAsia="en-US"/>
        </w:rPr>
        <w:t>муниципальной услуги</w:t>
      </w:r>
      <w:r w:rsidRPr="00A373DB">
        <w:rPr>
          <w:rFonts w:ascii="Times New Roman" w:hAnsi="Times New Roman"/>
          <w:sz w:val="28"/>
          <w:szCs w:val="28"/>
          <w:lang w:eastAsia="en-US"/>
        </w:rPr>
        <w:t xml:space="preserve"> не предусмотрено.</w:t>
      </w:r>
    </w:p>
    <w:p w14:paraId="2B6C131B" w14:textId="77777777" w:rsidR="007F6C00" w:rsidRPr="00A373DB" w:rsidRDefault="00B160FC" w:rsidP="007F6C00">
      <w:pPr>
        <w:ind w:firstLine="709"/>
        <w:contextualSpacing/>
        <w:rPr>
          <w:rFonts w:ascii="Times New Roman" w:hAnsi="Times New Roman"/>
          <w:noProof/>
          <w:sz w:val="28"/>
          <w:szCs w:val="28"/>
          <w:lang w:eastAsia="en-US"/>
        </w:rPr>
      </w:pPr>
      <w:r w:rsidRPr="00A373DB">
        <w:rPr>
          <w:rFonts w:ascii="Times New Roman" w:hAnsi="Times New Roman"/>
          <w:sz w:val="28"/>
          <w:szCs w:val="28"/>
          <w:lang w:eastAsia="en-US"/>
        </w:rPr>
        <w:t>1</w:t>
      </w:r>
      <w:r w:rsidR="00927C20" w:rsidRPr="00A373DB">
        <w:rPr>
          <w:rFonts w:ascii="Times New Roman" w:hAnsi="Times New Roman"/>
          <w:sz w:val="28"/>
          <w:szCs w:val="28"/>
          <w:lang w:eastAsia="en-US"/>
        </w:rPr>
        <w:t>1</w:t>
      </w:r>
      <w:r w:rsidRPr="00A373DB">
        <w:rPr>
          <w:rFonts w:ascii="Times New Roman" w:hAnsi="Times New Roman"/>
          <w:sz w:val="28"/>
          <w:szCs w:val="28"/>
          <w:lang w:eastAsia="en-US"/>
        </w:rPr>
        <w:t xml:space="preserve">. Результаты предоставления </w:t>
      </w:r>
      <w:r w:rsidR="000F1130" w:rsidRPr="00A373DB">
        <w:rPr>
          <w:rFonts w:ascii="Times New Roman" w:hAnsi="Times New Roman"/>
          <w:sz w:val="28"/>
          <w:szCs w:val="28"/>
          <w:lang w:eastAsia="en-US"/>
        </w:rPr>
        <w:t>муниципальной услуги</w:t>
      </w:r>
      <w:r w:rsidRPr="00A373DB">
        <w:rPr>
          <w:rFonts w:ascii="Times New Roman" w:hAnsi="Times New Roman"/>
          <w:sz w:val="28"/>
          <w:szCs w:val="28"/>
          <w:lang w:eastAsia="en-US"/>
        </w:rPr>
        <w:t xml:space="preserve"> могут быть получены </w:t>
      </w:r>
      <w:r w:rsidRPr="00A373DB">
        <w:rPr>
          <w:rFonts w:ascii="Times New Roman" w:hAnsi="Times New Roman"/>
          <w:noProof/>
          <w:sz w:val="28"/>
          <w:szCs w:val="28"/>
          <w:lang w:eastAsia="en-US"/>
        </w:rPr>
        <w:t>почтовым отправлением</w:t>
      </w:r>
      <w:r w:rsidRPr="00A373DB">
        <w:rPr>
          <w:rFonts w:ascii="Times New Roman" w:hAnsi="Times New Roman"/>
          <w:sz w:val="28"/>
          <w:szCs w:val="28"/>
          <w:lang w:eastAsia="en-US"/>
        </w:rPr>
        <w:t xml:space="preserve">, </w:t>
      </w:r>
      <w:bookmarkStart w:id="6" w:name="_Hlk221184832"/>
      <w:r w:rsidRPr="00A373DB">
        <w:rPr>
          <w:rFonts w:ascii="Times New Roman" w:hAnsi="Times New Roman"/>
          <w:noProof/>
          <w:sz w:val="28"/>
          <w:szCs w:val="28"/>
          <w:lang w:eastAsia="en-US"/>
        </w:rPr>
        <w:t>по электронной почте</w:t>
      </w:r>
      <w:r w:rsidRPr="00A373DB">
        <w:rPr>
          <w:rFonts w:ascii="Times New Roman" w:hAnsi="Times New Roman"/>
          <w:sz w:val="28"/>
          <w:szCs w:val="28"/>
          <w:lang w:eastAsia="en-US"/>
        </w:rPr>
        <w:t xml:space="preserve">, </w:t>
      </w:r>
      <w:bookmarkEnd w:id="6"/>
      <w:r w:rsidRPr="00A373DB">
        <w:rPr>
          <w:rFonts w:ascii="Times New Roman" w:hAnsi="Times New Roman"/>
          <w:noProof/>
          <w:sz w:val="28"/>
          <w:szCs w:val="28"/>
          <w:lang w:eastAsia="en-US"/>
        </w:rPr>
        <w:t xml:space="preserve">в Органе местного </w:t>
      </w:r>
      <w:r w:rsidRPr="00A373DB">
        <w:rPr>
          <w:rFonts w:ascii="Times New Roman" w:hAnsi="Times New Roman"/>
          <w:noProof/>
          <w:sz w:val="28"/>
          <w:szCs w:val="28"/>
          <w:lang w:eastAsia="en-US"/>
        </w:rPr>
        <w:lastRenderedPageBreak/>
        <w:t>самоуправления</w:t>
      </w:r>
      <w:r w:rsidRPr="00A373DB">
        <w:rPr>
          <w:rFonts w:ascii="Times New Roman" w:hAnsi="Times New Roman"/>
          <w:sz w:val="28"/>
          <w:szCs w:val="28"/>
          <w:lang w:eastAsia="en-US"/>
        </w:rPr>
        <w:t>,</w:t>
      </w:r>
      <w:r w:rsidR="00927C20" w:rsidRPr="00A373DB">
        <w:rPr>
          <w:rFonts w:ascii="Times New Roman" w:hAnsi="Times New Roman"/>
          <w:sz w:val="28"/>
          <w:szCs w:val="28"/>
          <w:lang w:eastAsia="en-US"/>
        </w:rPr>
        <w:t xml:space="preserve"> </w:t>
      </w:r>
      <w:bookmarkEnd w:id="5"/>
      <w:r w:rsidRPr="00A373DB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в региональной государственной информационной системе «Портал государственных и муниципальных услуг (функций) Сахалинской области» (далее </w:t>
      </w:r>
      <w:r w:rsidR="007F6C00" w:rsidRPr="00A373DB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-</w:t>
      </w:r>
      <w:r w:rsidRPr="00A373DB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 РПГУ), ЕПГУ, федеральной государственной географической информационной системе «Единая цифровая платформа «Национальная система пространственных данных» (далее </w:t>
      </w:r>
      <w:r w:rsidR="007F6C00" w:rsidRPr="00A373DB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-</w:t>
      </w:r>
      <w:r w:rsidRPr="00A373DB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 ФГИС ЕЦП НСПД)</w:t>
      </w:r>
      <w:r w:rsidRPr="00A373DB">
        <w:rPr>
          <w:rFonts w:ascii="Times New Roman" w:hAnsi="Times New Roman"/>
          <w:noProof/>
          <w:sz w:val="28"/>
          <w:szCs w:val="28"/>
          <w:lang w:eastAsia="en-US"/>
        </w:rPr>
        <w:t>.</w:t>
      </w:r>
    </w:p>
    <w:p w14:paraId="7F9C1FD2" w14:textId="77777777" w:rsidR="007F6C00" w:rsidRPr="00A373DB" w:rsidRDefault="007F6C00" w:rsidP="007F6C00">
      <w:pPr>
        <w:ind w:firstLine="709"/>
        <w:contextualSpacing/>
        <w:rPr>
          <w:rFonts w:ascii="Times New Roman" w:hAnsi="Times New Roman"/>
          <w:noProof/>
          <w:sz w:val="28"/>
          <w:szCs w:val="28"/>
          <w:lang w:eastAsia="en-US"/>
        </w:rPr>
      </w:pPr>
    </w:p>
    <w:p w14:paraId="26F4A340" w14:textId="649EAB7C" w:rsidR="008A03A0" w:rsidRPr="00A373DB" w:rsidRDefault="006940CB" w:rsidP="007F6C00">
      <w:pPr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Срок пред</w:t>
      </w:r>
      <w:r w:rsidR="007F6C00" w:rsidRPr="00A373DB"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14:paraId="0595F32D" w14:textId="77777777" w:rsidR="007F6C00" w:rsidRPr="00A373DB" w:rsidRDefault="007F6C00" w:rsidP="007F6C00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1F4CA860" w14:textId="423257E8" w:rsidR="009B4720" w:rsidRPr="00A373DB" w:rsidRDefault="00845273" w:rsidP="007F6C00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1</w:t>
      </w:r>
      <w:r w:rsidR="00927C20" w:rsidRPr="00A373DB">
        <w:rPr>
          <w:rFonts w:ascii="Times New Roman" w:hAnsi="Times New Roman"/>
          <w:sz w:val="28"/>
          <w:szCs w:val="28"/>
        </w:rPr>
        <w:t>2</w:t>
      </w:r>
      <w:r w:rsidRPr="00A373DB">
        <w:rPr>
          <w:rFonts w:ascii="Times New Roman" w:hAnsi="Times New Roman"/>
          <w:sz w:val="28"/>
          <w:szCs w:val="28"/>
        </w:rPr>
        <w:t xml:space="preserve">. </w:t>
      </w:r>
      <w:r w:rsidR="000F1130" w:rsidRPr="00A373DB">
        <w:rPr>
          <w:rFonts w:ascii="Times New Roman" w:hAnsi="Times New Roman"/>
          <w:sz w:val="28"/>
          <w:szCs w:val="28"/>
        </w:rPr>
        <w:t>Максимальный с</w:t>
      </w:r>
      <w:r w:rsidR="00B160FC" w:rsidRPr="00A373DB">
        <w:rPr>
          <w:rFonts w:ascii="Times New Roman" w:hAnsi="Times New Roman"/>
          <w:sz w:val="28"/>
          <w:szCs w:val="28"/>
        </w:rPr>
        <w:t xml:space="preserve">рок предоставления муниципальной услуги </w:t>
      </w:r>
      <w:r w:rsidR="007F6C00" w:rsidRPr="00A373DB">
        <w:rPr>
          <w:rFonts w:ascii="Times New Roman" w:hAnsi="Times New Roman"/>
          <w:sz w:val="28"/>
          <w:szCs w:val="28"/>
        </w:rPr>
        <w:t>-</w:t>
      </w:r>
      <w:r w:rsidR="00B160FC" w:rsidRPr="00A373DB">
        <w:rPr>
          <w:rFonts w:ascii="Times New Roman" w:hAnsi="Times New Roman"/>
          <w:sz w:val="28"/>
          <w:szCs w:val="28"/>
        </w:rPr>
        <w:t xml:space="preserve"> не более 30 календарных дней </w:t>
      </w:r>
      <w:r w:rsidR="007209BB" w:rsidRPr="00A373DB">
        <w:rPr>
          <w:rFonts w:ascii="Times New Roman" w:hAnsi="Times New Roman"/>
          <w:sz w:val="28"/>
          <w:szCs w:val="28"/>
        </w:rPr>
        <w:t>с даты регистрации заявления о предоставлении муниципальной услуги и документов, необходимых для предоставления муниципальной услуги в Органе местного самоуправления</w:t>
      </w:r>
      <w:r w:rsidR="004A4896" w:rsidRPr="00A373DB">
        <w:rPr>
          <w:rFonts w:ascii="Times New Roman" w:hAnsi="Times New Roman"/>
          <w:sz w:val="28"/>
          <w:szCs w:val="28"/>
        </w:rPr>
        <w:t>, независимо от категории (признаков) заявителя и способа подачи запроса о предоставлении муниципальной услуги</w:t>
      </w:r>
      <w:r w:rsidR="007209BB" w:rsidRPr="00A373DB">
        <w:rPr>
          <w:rFonts w:ascii="Times New Roman" w:hAnsi="Times New Roman"/>
          <w:sz w:val="28"/>
          <w:szCs w:val="28"/>
        </w:rPr>
        <w:t>.</w:t>
      </w:r>
      <w:bookmarkStart w:id="7" w:name="sub_1102"/>
    </w:p>
    <w:p w14:paraId="60DABA85" w14:textId="77777777" w:rsidR="007F6C00" w:rsidRPr="00A373DB" w:rsidRDefault="007F6C00" w:rsidP="007F6C00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</w:p>
    <w:bookmarkEnd w:id="7"/>
    <w:p w14:paraId="68B266B4" w14:textId="77777777" w:rsidR="00A373DB" w:rsidRDefault="009B4720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Размер платы, взимаемой с заявителя</w:t>
      </w:r>
    </w:p>
    <w:p w14:paraId="7EC8D935" w14:textId="1F1AE44E" w:rsidR="009B4720" w:rsidRPr="00A373DB" w:rsidRDefault="009B4720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при предоставлении муниципальной услуги, и способы ее взимания</w:t>
      </w:r>
    </w:p>
    <w:p w14:paraId="5657D184" w14:textId="77777777" w:rsidR="007F6C00" w:rsidRPr="00A373DB" w:rsidRDefault="007F6C00" w:rsidP="007F6C00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7A41B093" w14:textId="53C38626" w:rsidR="009B4720" w:rsidRPr="00A373DB" w:rsidRDefault="009B4720" w:rsidP="007F6C00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1</w:t>
      </w:r>
      <w:r w:rsidR="00927C20" w:rsidRPr="00A373DB">
        <w:rPr>
          <w:rFonts w:ascii="Times New Roman" w:hAnsi="Times New Roman"/>
          <w:sz w:val="28"/>
          <w:szCs w:val="28"/>
        </w:rPr>
        <w:t>3</w:t>
      </w:r>
      <w:r w:rsidRPr="00A373DB">
        <w:rPr>
          <w:rFonts w:ascii="Times New Roman" w:hAnsi="Times New Roman"/>
          <w:sz w:val="28"/>
          <w:szCs w:val="28"/>
        </w:rPr>
        <w:t>. Предоставление муниципальной услуги осуществляется бесплатно.</w:t>
      </w:r>
    </w:p>
    <w:p w14:paraId="71DB3979" w14:textId="77777777" w:rsidR="007F6C00" w:rsidRPr="00A373DB" w:rsidRDefault="007F6C00" w:rsidP="007F6C00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8"/>
          <w:szCs w:val="28"/>
        </w:rPr>
      </w:pPr>
    </w:p>
    <w:p w14:paraId="163C8F74" w14:textId="77777777" w:rsidR="007F6C00" w:rsidRPr="00A373DB" w:rsidRDefault="009B4720" w:rsidP="007F6C00">
      <w:pPr>
        <w:ind w:firstLine="0"/>
        <w:jc w:val="center"/>
        <w:rPr>
          <w:rFonts w:ascii="Times New Roman" w:eastAsia="Calibri" w:hAnsi="Times New Roman"/>
          <w:sz w:val="28"/>
          <w:szCs w:val="28"/>
        </w:rPr>
      </w:pPr>
      <w:r w:rsidRPr="00A373DB">
        <w:rPr>
          <w:rFonts w:ascii="Times New Roman" w:eastAsia="Calibri" w:hAnsi="Times New Roman"/>
          <w:sz w:val="28"/>
          <w:szCs w:val="28"/>
        </w:rPr>
        <w:t xml:space="preserve">Максимальный срок ожидания </w:t>
      </w:r>
      <w:r w:rsidR="007F6C00" w:rsidRPr="00A373DB">
        <w:rPr>
          <w:rFonts w:ascii="Times New Roman" w:eastAsia="Calibri" w:hAnsi="Times New Roman"/>
          <w:sz w:val="28"/>
          <w:szCs w:val="28"/>
        </w:rPr>
        <w:t>в очереди при подаче заявителем</w:t>
      </w:r>
    </w:p>
    <w:p w14:paraId="102363AA" w14:textId="77777777" w:rsidR="00A373DB" w:rsidRDefault="009B4720" w:rsidP="007F6C00">
      <w:pPr>
        <w:ind w:firstLine="0"/>
        <w:jc w:val="center"/>
        <w:rPr>
          <w:rFonts w:ascii="Times New Roman" w:eastAsia="Calibri" w:hAnsi="Times New Roman"/>
          <w:sz w:val="28"/>
          <w:szCs w:val="28"/>
        </w:rPr>
      </w:pPr>
      <w:r w:rsidRPr="00A373DB">
        <w:rPr>
          <w:rFonts w:ascii="Times New Roman" w:eastAsia="Calibri" w:hAnsi="Times New Roman"/>
          <w:sz w:val="28"/>
          <w:szCs w:val="28"/>
        </w:rPr>
        <w:t>запроса о предоставлении муниципальной услуги и при получени</w:t>
      </w:r>
      <w:r w:rsidR="00A373DB">
        <w:rPr>
          <w:rFonts w:ascii="Times New Roman" w:eastAsia="Calibri" w:hAnsi="Times New Roman"/>
          <w:sz w:val="28"/>
          <w:szCs w:val="28"/>
        </w:rPr>
        <w:t>и</w:t>
      </w:r>
    </w:p>
    <w:p w14:paraId="175C58E3" w14:textId="77777777" w:rsidR="00A373DB" w:rsidRDefault="009B4720" w:rsidP="007F6C00">
      <w:pPr>
        <w:ind w:firstLine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A373DB">
        <w:rPr>
          <w:rFonts w:ascii="Times New Roman" w:eastAsia="Calibri" w:hAnsi="Times New Roman"/>
          <w:sz w:val="28"/>
          <w:szCs w:val="28"/>
        </w:rPr>
        <w:t xml:space="preserve">результата предоставления муниципальной услуги </w:t>
      </w:r>
      <w:r w:rsidR="00A373DB">
        <w:rPr>
          <w:rFonts w:ascii="Times New Roman" w:hAnsi="Times New Roman"/>
          <w:sz w:val="28"/>
          <w:szCs w:val="28"/>
          <w:shd w:val="clear" w:color="auto" w:fill="FFFFFF"/>
        </w:rPr>
        <w:t>в случае обращения</w:t>
      </w:r>
    </w:p>
    <w:p w14:paraId="3D43AF41" w14:textId="77777777" w:rsidR="00A373DB" w:rsidRDefault="009B4720" w:rsidP="007F6C00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  <w:shd w:val="clear" w:color="auto" w:fill="FFFFFF"/>
        </w:rPr>
        <w:t xml:space="preserve">заявителя непосредственно в </w:t>
      </w:r>
      <w:r w:rsidRPr="00A373DB">
        <w:rPr>
          <w:rFonts w:ascii="Times New Roman" w:hAnsi="Times New Roman"/>
          <w:sz w:val="28"/>
          <w:szCs w:val="28"/>
        </w:rPr>
        <w:t>орг</w:t>
      </w:r>
      <w:r w:rsidR="00A373DB">
        <w:rPr>
          <w:rFonts w:ascii="Times New Roman" w:hAnsi="Times New Roman"/>
          <w:sz w:val="28"/>
          <w:szCs w:val="28"/>
        </w:rPr>
        <w:t>аны и структурные подразделения</w:t>
      </w:r>
    </w:p>
    <w:p w14:paraId="27BAE953" w14:textId="68A71612" w:rsidR="007F6C00" w:rsidRPr="00A373DB" w:rsidRDefault="009B4720" w:rsidP="007F6C00">
      <w:pPr>
        <w:ind w:firstLine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A373DB">
        <w:rPr>
          <w:rFonts w:ascii="Times New Roman" w:hAnsi="Times New Roman"/>
          <w:sz w:val="28"/>
          <w:szCs w:val="28"/>
        </w:rPr>
        <w:t>Администрации</w:t>
      </w:r>
      <w:r w:rsidRPr="00A373DB">
        <w:rPr>
          <w:rFonts w:ascii="Times New Roman" w:hAnsi="Times New Roman"/>
          <w:sz w:val="28"/>
          <w:szCs w:val="28"/>
          <w:shd w:val="clear" w:color="auto" w:fill="FFFFFF"/>
        </w:rPr>
        <w:t>, предос</w:t>
      </w:r>
      <w:r w:rsidR="007F6C00" w:rsidRPr="00A373DB">
        <w:rPr>
          <w:rFonts w:ascii="Times New Roman" w:hAnsi="Times New Roman"/>
          <w:sz w:val="28"/>
          <w:szCs w:val="28"/>
          <w:shd w:val="clear" w:color="auto" w:fill="FFFFFF"/>
        </w:rPr>
        <w:t>тавляющие муниципальные услуги,</w:t>
      </w:r>
    </w:p>
    <w:p w14:paraId="0C2A48E6" w14:textId="4895D97D" w:rsidR="001E7A5F" w:rsidRPr="00A373DB" w:rsidRDefault="009B4720" w:rsidP="007F6C00">
      <w:pPr>
        <w:ind w:firstLine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A373DB">
        <w:rPr>
          <w:rFonts w:ascii="Times New Roman" w:hAnsi="Times New Roman"/>
          <w:sz w:val="28"/>
          <w:szCs w:val="28"/>
          <w:shd w:val="clear" w:color="auto" w:fill="FFFFFF"/>
        </w:rPr>
        <w:t>или многофункциональный центр</w:t>
      </w:r>
    </w:p>
    <w:p w14:paraId="3137ABFB" w14:textId="77777777" w:rsidR="007F6C00" w:rsidRPr="00A373DB" w:rsidRDefault="007F6C00" w:rsidP="007F6C00">
      <w:pPr>
        <w:ind w:firstLine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222A140E" w14:textId="77777777" w:rsidR="007F6C00" w:rsidRPr="00A373DB" w:rsidRDefault="009B4720" w:rsidP="007F6C00">
      <w:pPr>
        <w:pStyle w:val="12"/>
        <w:shd w:val="clear" w:color="auto" w:fill="auto"/>
        <w:tabs>
          <w:tab w:val="left" w:pos="1505"/>
        </w:tabs>
        <w:spacing w:after="0" w:line="240" w:lineRule="auto"/>
        <w:ind w:right="23" w:firstLine="709"/>
        <w:rPr>
          <w:sz w:val="28"/>
          <w:szCs w:val="28"/>
        </w:rPr>
      </w:pPr>
      <w:r w:rsidRPr="00A373DB">
        <w:rPr>
          <w:sz w:val="28"/>
          <w:szCs w:val="28"/>
        </w:rPr>
        <w:t>1</w:t>
      </w:r>
      <w:r w:rsidR="00927C20" w:rsidRPr="00A373DB">
        <w:rPr>
          <w:sz w:val="28"/>
          <w:szCs w:val="28"/>
        </w:rPr>
        <w:t>4</w:t>
      </w:r>
      <w:r w:rsidRPr="00A373DB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14:paraId="7186F6C2" w14:textId="77777777" w:rsidR="007F6C00" w:rsidRPr="00A373DB" w:rsidRDefault="007F6C00" w:rsidP="007F6C00">
      <w:pPr>
        <w:pStyle w:val="12"/>
        <w:shd w:val="clear" w:color="auto" w:fill="auto"/>
        <w:tabs>
          <w:tab w:val="left" w:pos="1505"/>
        </w:tabs>
        <w:spacing w:after="0" w:line="240" w:lineRule="auto"/>
        <w:ind w:right="23" w:firstLine="709"/>
        <w:rPr>
          <w:sz w:val="28"/>
          <w:szCs w:val="28"/>
        </w:rPr>
      </w:pPr>
    </w:p>
    <w:p w14:paraId="35908F70" w14:textId="77777777" w:rsidR="007F6C00" w:rsidRPr="00A373DB" w:rsidRDefault="009B4720" w:rsidP="007F6C00">
      <w:pPr>
        <w:pStyle w:val="12"/>
        <w:shd w:val="clear" w:color="auto" w:fill="auto"/>
        <w:tabs>
          <w:tab w:val="left" w:pos="1505"/>
        </w:tabs>
        <w:spacing w:after="0" w:line="240" w:lineRule="auto"/>
        <w:ind w:right="23"/>
        <w:jc w:val="center"/>
        <w:rPr>
          <w:sz w:val="28"/>
          <w:szCs w:val="28"/>
        </w:rPr>
      </w:pPr>
      <w:r w:rsidRPr="00A373DB">
        <w:rPr>
          <w:sz w:val="28"/>
          <w:szCs w:val="28"/>
        </w:rPr>
        <w:t>Сро</w:t>
      </w:r>
      <w:r w:rsidR="007F6C00" w:rsidRPr="00A373DB">
        <w:rPr>
          <w:sz w:val="28"/>
          <w:szCs w:val="28"/>
        </w:rPr>
        <w:t>к регистрации запроса заявителя</w:t>
      </w:r>
    </w:p>
    <w:p w14:paraId="341B4F40" w14:textId="05DB9E39" w:rsidR="001E7A5F" w:rsidRPr="00A373DB" w:rsidRDefault="009B4720" w:rsidP="007F6C00">
      <w:pPr>
        <w:pStyle w:val="12"/>
        <w:shd w:val="clear" w:color="auto" w:fill="auto"/>
        <w:tabs>
          <w:tab w:val="left" w:pos="1505"/>
        </w:tabs>
        <w:spacing w:after="0" w:line="240" w:lineRule="auto"/>
        <w:ind w:right="23"/>
        <w:jc w:val="center"/>
        <w:rPr>
          <w:sz w:val="28"/>
          <w:szCs w:val="28"/>
        </w:rPr>
      </w:pPr>
      <w:r w:rsidRPr="00A373DB">
        <w:rPr>
          <w:sz w:val="28"/>
          <w:szCs w:val="28"/>
        </w:rPr>
        <w:t>о предоставлении муниципальной услуги</w:t>
      </w:r>
    </w:p>
    <w:p w14:paraId="61B56297" w14:textId="77777777" w:rsidR="007F6C00" w:rsidRPr="00A373DB" w:rsidRDefault="007F6C00" w:rsidP="007F6C00">
      <w:pPr>
        <w:pStyle w:val="12"/>
        <w:shd w:val="clear" w:color="auto" w:fill="auto"/>
        <w:tabs>
          <w:tab w:val="left" w:pos="1505"/>
        </w:tabs>
        <w:spacing w:after="0" w:line="240" w:lineRule="auto"/>
        <w:ind w:right="23" w:firstLine="709"/>
        <w:rPr>
          <w:sz w:val="28"/>
          <w:szCs w:val="28"/>
        </w:rPr>
      </w:pPr>
    </w:p>
    <w:p w14:paraId="1F5FB190" w14:textId="77777777" w:rsidR="007F6C00" w:rsidRPr="00A373DB" w:rsidRDefault="009B4720" w:rsidP="007F6C00">
      <w:pPr>
        <w:widowControl w:val="0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1</w:t>
      </w:r>
      <w:r w:rsidR="00927C20" w:rsidRPr="00A373DB">
        <w:rPr>
          <w:rFonts w:ascii="Times New Roman" w:hAnsi="Times New Roman"/>
          <w:sz w:val="28"/>
          <w:szCs w:val="28"/>
        </w:rPr>
        <w:t>5</w:t>
      </w:r>
      <w:r w:rsidRPr="00A373DB">
        <w:rPr>
          <w:rFonts w:ascii="Times New Roman" w:hAnsi="Times New Roman"/>
          <w:sz w:val="28"/>
          <w:szCs w:val="28"/>
        </w:rPr>
        <w:t xml:space="preserve">. </w:t>
      </w:r>
      <w:r w:rsidR="000F1130" w:rsidRPr="00A373DB">
        <w:rPr>
          <w:rFonts w:ascii="Times New Roman" w:hAnsi="Times New Roman"/>
          <w:sz w:val="28"/>
          <w:szCs w:val="28"/>
        </w:rPr>
        <w:t xml:space="preserve">Регистрация запроса о предоставлении муниципальной услуги, представленного </w:t>
      </w:r>
      <w:r w:rsidRPr="00A373DB">
        <w:rPr>
          <w:rFonts w:ascii="Times New Roman" w:hAnsi="Times New Roman"/>
          <w:sz w:val="28"/>
          <w:szCs w:val="28"/>
        </w:rPr>
        <w:t>заявителем в Орган местного самоуправления непосредственно,</w:t>
      </w:r>
      <w:r w:rsidR="00927C20" w:rsidRPr="00A373DB">
        <w:rPr>
          <w:rFonts w:ascii="Times New Roman" w:hAnsi="Times New Roman"/>
          <w:sz w:val="28"/>
          <w:szCs w:val="28"/>
        </w:rPr>
        <w:t xml:space="preserve"> через МФЦ,</w:t>
      </w:r>
      <w:r w:rsidRPr="00A373DB">
        <w:rPr>
          <w:rFonts w:ascii="Times New Roman" w:hAnsi="Times New Roman"/>
          <w:sz w:val="28"/>
          <w:szCs w:val="28"/>
        </w:rPr>
        <w:t xml:space="preserve"> посредством направления почтового</w:t>
      </w:r>
      <w:r w:rsidR="000F1130" w:rsidRPr="00A373DB">
        <w:rPr>
          <w:rFonts w:ascii="Times New Roman" w:hAnsi="Times New Roman"/>
          <w:sz w:val="28"/>
          <w:szCs w:val="28"/>
        </w:rPr>
        <w:t xml:space="preserve"> отправления</w:t>
      </w:r>
      <w:r w:rsidR="007209BB" w:rsidRPr="00A373DB">
        <w:rPr>
          <w:rFonts w:ascii="Times New Roman" w:hAnsi="Times New Roman"/>
          <w:sz w:val="28"/>
          <w:szCs w:val="28"/>
        </w:rPr>
        <w:t>,</w:t>
      </w:r>
      <w:r w:rsidRPr="00A373DB">
        <w:rPr>
          <w:rFonts w:ascii="Times New Roman" w:hAnsi="Times New Roman"/>
          <w:sz w:val="28"/>
          <w:szCs w:val="28"/>
        </w:rPr>
        <w:t xml:space="preserve"> </w:t>
      </w:r>
      <w:r w:rsidR="007209BB" w:rsidRPr="00A373DB">
        <w:rPr>
          <w:rFonts w:ascii="Times New Roman" w:hAnsi="Times New Roman"/>
          <w:noProof/>
          <w:sz w:val="28"/>
          <w:szCs w:val="28"/>
          <w:lang w:eastAsia="en-US"/>
        </w:rPr>
        <w:t>по электронной почте</w:t>
      </w:r>
      <w:r w:rsidR="007209BB" w:rsidRPr="00A373DB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="007209BB" w:rsidRPr="00A373DB">
        <w:rPr>
          <w:rFonts w:ascii="Times New Roman" w:hAnsi="Times New Roman"/>
          <w:sz w:val="28"/>
          <w:szCs w:val="28"/>
        </w:rPr>
        <w:t>или</w:t>
      </w:r>
      <w:r w:rsidRPr="00A373DB">
        <w:rPr>
          <w:rFonts w:ascii="Times New Roman" w:hAnsi="Times New Roman"/>
          <w:sz w:val="28"/>
          <w:szCs w:val="28"/>
        </w:rPr>
        <w:t xml:space="preserve"> с использованием ЕПГУ, РПГУ, ФГИС ЕЦП НСПД</w:t>
      </w:r>
      <w:r w:rsidR="000F1130" w:rsidRPr="00A373DB">
        <w:rPr>
          <w:rFonts w:ascii="Times New Roman" w:hAnsi="Times New Roman"/>
          <w:sz w:val="28"/>
          <w:szCs w:val="28"/>
        </w:rPr>
        <w:t xml:space="preserve"> </w:t>
      </w:r>
      <w:r w:rsidR="000F1130" w:rsidRPr="00A373DB">
        <w:rPr>
          <w:rFonts w:ascii="Times New Roman" w:hAnsi="Times New Roman"/>
          <w:bCs/>
          <w:sz w:val="28"/>
          <w:szCs w:val="28"/>
        </w:rPr>
        <w:t xml:space="preserve">осуществляется в день его поступления </w:t>
      </w:r>
      <w:r w:rsidR="000F1130" w:rsidRPr="00A373DB">
        <w:rPr>
          <w:rFonts w:ascii="Times New Roman" w:hAnsi="Times New Roman"/>
          <w:sz w:val="28"/>
          <w:szCs w:val="28"/>
        </w:rPr>
        <w:t>в Орган местного самоуправления.</w:t>
      </w:r>
    </w:p>
    <w:p w14:paraId="68FCC13E" w14:textId="77777777" w:rsidR="007F6C00" w:rsidRPr="00A373DB" w:rsidRDefault="007F6C00" w:rsidP="007F6C00">
      <w:pPr>
        <w:widowControl w:val="0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</w:p>
    <w:p w14:paraId="478B0033" w14:textId="77777777" w:rsidR="007F6C00" w:rsidRPr="00A373DB" w:rsidRDefault="009B4720" w:rsidP="007F6C00">
      <w:pPr>
        <w:widowControl w:val="0"/>
        <w:tabs>
          <w:tab w:val="left" w:pos="1276"/>
        </w:tabs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Требования к помеще</w:t>
      </w:r>
      <w:r w:rsidR="007F6C00" w:rsidRPr="00A373DB">
        <w:rPr>
          <w:rFonts w:ascii="Times New Roman" w:eastAsia="Calibri" w:hAnsi="Times New Roman"/>
          <w:sz w:val="28"/>
          <w:szCs w:val="28"/>
          <w:lang w:eastAsia="en-US"/>
        </w:rPr>
        <w:t>ниям, в которых предоставляются</w:t>
      </w:r>
    </w:p>
    <w:p w14:paraId="0C02C501" w14:textId="3A9383FD" w:rsidR="001E7A5F" w:rsidRDefault="009B4720" w:rsidP="007F6C00">
      <w:pPr>
        <w:widowControl w:val="0"/>
        <w:tabs>
          <w:tab w:val="left" w:pos="1276"/>
        </w:tabs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муниципальные услуги</w:t>
      </w:r>
    </w:p>
    <w:p w14:paraId="6D0698FD" w14:textId="77777777" w:rsidR="00A373DB" w:rsidRPr="00A373DB" w:rsidRDefault="00A373DB" w:rsidP="007F6C00">
      <w:pPr>
        <w:widowControl w:val="0"/>
        <w:tabs>
          <w:tab w:val="left" w:pos="1276"/>
        </w:tabs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5DD1DED9" w14:textId="77777777" w:rsidR="007F6C00" w:rsidRPr="00A373DB" w:rsidRDefault="00B160FC" w:rsidP="007F6C00">
      <w:pPr>
        <w:ind w:firstLine="709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A373DB">
        <w:rPr>
          <w:rFonts w:ascii="Times New Roman" w:hAnsi="Times New Roman"/>
          <w:sz w:val="28"/>
          <w:szCs w:val="28"/>
          <w:lang w:eastAsia="en-US"/>
        </w:rPr>
        <w:lastRenderedPageBreak/>
        <w:t>1</w:t>
      </w:r>
      <w:r w:rsidR="00927C20" w:rsidRPr="00A373DB">
        <w:rPr>
          <w:rFonts w:ascii="Times New Roman" w:hAnsi="Times New Roman"/>
          <w:sz w:val="28"/>
          <w:szCs w:val="28"/>
          <w:lang w:eastAsia="en-US"/>
        </w:rPr>
        <w:t>6</w:t>
      </w:r>
      <w:r w:rsidR="009B4720" w:rsidRPr="00A373DB">
        <w:rPr>
          <w:rFonts w:ascii="Times New Roman" w:hAnsi="Times New Roman"/>
          <w:sz w:val="28"/>
          <w:szCs w:val="28"/>
          <w:lang w:eastAsia="en-US"/>
        </w:rPr>
        <w:t>. Требования к помещениям, в которых предоставляется муниципальная услуга, в том числе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Ногликского муниципального округа Сахалинской области в сети «Интернет», а также на</w:t>
      </w:r>
      <w:r w:rsidR="009B4720" w:rsidRPr="00A373DB">
        <w:rPr>
          <w:rFonts w:ascii="Times New Roman" w:hAnsi="Times New Roman"/>
          <w:sz w:val="28"/>
          <w:szCs w:val="28"/>
        </w:rPr>
        <w:t xml:space="preserve"> </w:t>
      </w:r>
      <w:r w:rsidR="009B4720" w:rsidRPr="00A373DB">
        <w:rPr>
          <w:rFonts w:ascii="Times New Roman" w:hAnsi="Times New Roman"/>
          <w:sz w:val="28"/>
          <w:szCs w:val="28"/>
          <w:lang w:eastAsia="en-US"/>
        </w:rPr>
        <w:t>ЕПГУ, РПГУ.</w:t>
      </w:r>
    </w:p>
    <w:p w14:paraId="7778FBA8" w14:textId="77777777" w:rsidR="007F6C00" w:rsidRPr="00A373DB" w:rsidRDefault="007F6C00" w:rsidP="007F6C00">
      <w:pPr>
        <w:ind w:firstLine="709"/>
        <w:contextualSpacing/>
        <w:rPr>
          <w:rFonts w:ascii="Times New Roman" w:hAnsi="Times New Roman"/>
          <w:sz w:val="28"/>
          <w:szCs w:val="28"/>
          <w:lang w:eastAsia="en-US"/>
        </w:rPr>
      </w:pPr>
    </w:p>
    <w:p w14:paraId="0BCC5DEE" w14:textId="053C2F00" w:rsidR="001E7A5F" w:rsidRPr="00A373DB" w:rsidRDefault="009B4720" w:rsidP="007F6C00">
      <w:pPr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Показатели качества и доступности муниципальных услуг</w:t>
      </w:r>
    </w:p>
    <w:p w14:paraId="775B50EB" w14:textId="77777777" w:rsidR="007F6C00" w:rsidRPr="00A373DB" w:rsidRDefault="007F6C00" w:rsidP="007F6C00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628D68DC" w14:textId="77777777" w:rsidR="007F6C00" w:rsidRPr="00A373DB" w:rsidRDefault="00845273" w:rsidP="007F6C00">
      <w:pPr>
        <w:contextualSpacing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1</w:t>
      </w:r>
      <w:r w:rsidR="00927C20" w:rsidRPr="00A373DB">
        <w:rPr>
          <w:rFonts w:ascii="Times New Roman" w:hAnsi="Times New Roman"/>
          <w:sz w:val="28"/>
          <w:szCs w:val="28"/>
        </w:rPr>
        <w:t>7</w:t>
      </w:r>
      <w:r w:rsidR="009B4720" w:rsidRPr="00A373DB">
        <w:rPr>
          <w:rFonts w:ascii="Times New Roman" w:hAnsi="Times New Roman"/>
          <w:sz w:val="28"/>
          <w:szCs w:val="28"/>
        </w:rPr>
        <w:t>. Перечень показателей доступности и качества муниципальной услуги размещен на официальном сайте Ногликского муниципального округа Сахалинской области в сети «Интернет», а также на</w:t>
      </w:r>
      <w:r w:rsidR="009B4720" w:rsidRPr="00A373DB">
        <w:rPr>
          <w:rFonts w:ascii="Times New Roman" w:hAnsi="Times New Roman"/>
          <w:sz w:val="28"/>
          <w:szCs w:val="28"/>
          <w:lang w:eastAsia="en-US"/>
        </w:rPr>
        <w:t>, ЕПГУ, РПГУ</w:t>
      </w:r>
      <w:r w:rsidR="009B4720" w:rsidRPr="00A373DB">
        <w:rPr>
          <w:rFonts w:ascii="Times New Roman" w:hAnsi="Times New Roman"/>
          <w:sz w:val="28"/>
          <w:szCs w:val="28"/>
        </w:rPr>
        <w:t>.</w:t>
      </w:r>
    </w:p>
    <w:p w14:paraId="26F9DBA2" w14:textId="77777777" w:rsidR="007F6C00" w:rsidRPr="00A373DB" w:rsidRDefault="007F6C00" w:rsidP="007F6C00">
      <w:pPr>
        <w:contextualSpacing/>
        <w:rPr>
          <w:rFonts w:ascii="Times New Roman" w:hAnsi="Times New Roman"/>
          <w:sz w:val="28"/>
          <w:szCs w:val="28"/>
        </w:rPr>
      </w:pPr>
    </w:p>
    <w:p w14:paraId="78C62676" w14:textId="77777777" w:rsidR="007F6C00" w:rsidRPr="00A373DB" w:rsidRDefault="009B4720" w:rsidP="007F6C00">
      <w:pPr>
        <w:ind w:firstLine="0"/>
        <w:contextualSpacing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A373DB">
        <w:rPr>
          <w:rFonts w:ascii="Times New Roman" w:hAnsi="Times New Roman"/>
          <w:bCs/>
          <w:color w:val="26282F"/>
          <w:sz w:val="28"/>
          <w:szCs w:val="28"/>
        </w:rPr>
        <w:t>Иные требования к предо</w:t>
      </w:r>
      <w:r w:rsidR="007F6C00" w:rsidRPr="00A373DB">
        <w:rPr>
          <w:rFonts w:ascii="Times New Roman" w:hAnsi="Times New Roman"/>
          <w:bCs/>
          <w:color w:val="26282F"/>
          <w:sz w:val="28"/>
          <w:szCs w:val="28"/>
        </w:rPr>
        <w:t>ставлению муниципальной услуги,</w:t>
      </w:r>
    </w:p>
    <w:p w14:paraId="6FF28EA8" w14:textId="77777777" w:rsidR="007F6C00" w:rsidRPr="00A373DB" w:rsidRDefault="009B4720" w:rsidP="007F6C00">
      <w:pPr>
        <w:ind w:firstLine="0"/>
        <w:contextualSpacing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A373DB">
        <w:rPr>
          <w:rFonts w:ascii="Times New Roman" w:hAnsi="Times New Roman"/>
          <w:bCs/>
          <w:color w:val="26282F"/>
          <w:sz w:val="28"/>
          <w:szCs w:val="28"/>
        </w:rPr>
        <w:t>в том числе учитыва</w:t>
      </w:r>
      <w:r w:rsidR="007F6C00" w:rsidRPr="00A373DB">
        <w:rPr>
          <w:rFonts w:ascii="Times New Roman" w:hAnsi="Times New Roman"/>
          <w:bCs/>
          <w:color w:val="26282F"/>
          <w:sz w:val="28"/>
          <w:szCs w:val="28"/>
        </w:rPr>
        <w:t>ющие особенности предоставления</w:t>
      </w:r>
    </w:p>
    <w:p w14:paraId="06B331CA" w14:textId="77777777" w:rsidR="007F6C00" w:rsidRPr="00A373DB" w:rsidRDefault="009B4720" w:rsidP="007F6C00">
      <w:pPr>
        <w:ind w:firstLine="0"/>
        <w:contextualSpacing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A373DB">
        <w:rPr>
          <w:rFonts w:ascii="Times New Roman" w:hAnsi="Times New Roman"/>
          <w:bCs/>
          <w:color w:val="26282F"/>
          <w:sz w:val="28"/>
          <w:szCs w:val="28"/>
        </w:rPr>
        <w:t>муниципальных услу</w:t>
      </w:r>
      <w:r w:rsidR="007F6C00" w:rsidRPr="00A373DB">
        <w:rPr>
          <w:rFonts w:ascii="Times New Roman" w:hAnsi="Times New Roman"/>
          <w:bCs/>
          <w:color w:val="26282F"/>
          <w:sz w:val="28"/>
          <w:szCs w:val="28"/>
        </w:rPr>
        <w:t>г в многофункциональных центрах</w:t>
      </w:r>
    </w:p>
    <w:p w14:paraId="3338A3F1" w14:textId="77777777" w:rsidR="007F6C00" w:rsidRPr="00A373DB" w:rsidRDefault="009B4720" w:rsidP="007F6C00">
      <w:pPr>
        <w:ind w:firstLine="0"/>
        <w:contextualSpacing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A373DB">
        <w:rPr>
          <w:rFonts w:ascii="Times New Roman" w:hAnsi="Times New Roman"/>
          <w:bCs/>
          <w:color w:val="26282F"/>
          <w:sz w:val="28"/>
          <w:szCs w:val="28"/>
        </w:rPr>
        <w:t>и особенности пре</w:t>
      </w:r>
      <w:r w:rsidR="007F6C00" w:rsidRPr="00A373DB">
        <w:rPr>
          <w:rFonts w:ascii="Times New Roman" w:hAnsi="Times New Roman"/>
          <w:bCs/>
          <w:color w:val="26282F"/>
          <w:sz w:val="28"/>
          <w:szCs w:val="28"/>
        </w:rPr>
        <w:t>доставления муниципальных услуг</w:t>
      </w:r>
    </w:p>
    <w:p w14:paraId="563CD908" w14:textId="1EF62686" w:rsidR="002D5FE6" w:rsidRPr="00A373DB" w:rsidRDefault="009B4720" w:rsidP="007F6C00">
      <w:pPr>
        <w:ind w:firstLine="0"/>
        <w:contextualSpacing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A373DB">
        <w:rPr>
          <w:rFonts w:ascii="Times New Roman" w:hAnsi="Times New Roman"/>
          <w:bCs/>
          <w:color w:val="26282F"/>
          <w:sz w:val="28"/>
          <w:szCs w:val="28"/>
        </w:rPr>
        <w:t>в электронной форме</w:t>
      </w:r>
    </w:p>
    <w:p w14:paraId="5A6BA6B3" w14:textId="77777777" w:rsidR="007F6C00" w:rsidRPr="00A373DB" w:rsidRDefault="007F6C00" w:rsidP="007F6C00">
      <w:pPr>
        <w:contextualSpacing/>
        <w:rPr>
          <w:rFonts w:ascii="Times New Roman" w:hAnsi="Times New Roman"/>
          <w:bCs/>
          <w:color w:val="26282F"/>
          <w:sz w:val="28"/>
          <w:szCs w:val="28"/>
        </w:rPr>
      </w:pPr>
    </w:p>
    <w:p w14:paraId="463D9B9C" w14:textId="5E42197D" w:rsidR="009B4720" w:rsidRPr="00A373DB" w:rsidRDefault="007F6C00" w:rsidP="007F6C0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18. </w:t>
      </w:r>
      <w:r w:rsidR="009B4720" w:rsidRPr="00A373DB">
        <w:rPr>
          <w:rFonts w:ascii="Times New Roman" w:hAnsi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0F1130" w:rsidRPr="00A373DB">
        <w:rPr>
          <w:rFonts w:ascii="Times New Roman" w:hAnsi="Times New Roman"/>
          <w:sz w:val="28"/>
          <w:szCs w:val="28"/>
        </w:rPr>
        <w:t>муниципальной услуги</w:t>
      </w:r>
      <w:r w:rsidR="009B4720" w:rsidRPr="00A373DB">
        <w:rPr>
          <w:rFonts w:ascii="Times New Roman" w:hAnsi="Times New Roman"/>
          <w:sz w:val="28"/>
          <w:szCs w:val="28"/>
        </w:rPr>
        <w:t>, законодательством Российской Федерации не предусмотрены.</w:t>
      </w:r>
    </w:p>
    <w:p w14:paraId="151ACE89" w14:textId="00659FD1" w:rsidR="007F6C00" w:rsidRPr="00A373DB" w:rsidRDefault="00927C20" w:rsidP="007F6C0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19</w:t>
      </w:r>
      <w:r w:rsidR="009B4720" w:rsidRPr="00A373DB">
        <w:rPr>
          <w:rFonts w:ascii="Times New Roman" w:hAnsi="Times New Roman"/>
          <w:sz w:val="28"/>
          <w:szCs w:val="28"/>
        </w:rPr>
        <w:t xml:space="preserve">. Информационные системы, используемые для предоставления </w:t>
      </w:r>
      <w:r w:rsidR="000F1130" w:rsidRPr="00A373DB">
        <w:rPr>
          <w:rFonts w:ascii="Times New Roman" w:hAnsi="Times New Roman"/>
          <w:sz w:val="28"/>
          <w:szCs w:val="28"/>
        </w:rPr>
        <w:t>муниципальной услуги</w:t>
      </w:r>
      <w:r w:rsidR="009B4720" w:rsidRPr="00A373DB">
        <w:rPr>
          <w:rFonts w:ascii="Times New Roman" w:hAnsi="Times New Roman"/>
          <w:sz w:val="28"/>
          <w:szCs w:val="28"/>
        </w:rPr>
        <w:t>:</w:t>
      </w:r>
    </w:p>
    <w:p w14:paraId="5BA603F1" w14:textId="77777777" w:rsidR="007F6C00" w:rsidRPr="00A373DB" w:rsidRDefault="009B4720" w:rsidP="007F6C0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а) ЕПГУ;</w:t>
      </w:r>
    </w:p>
    <w:p w14:paraId="3F4E7593" w14:textId="77777777" w:rsidR="007F6C00" w:rsidRPr="00A373DB" w:rsidRDefault="009B4720" w:rsidP="007F6C0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б) РПГУ;</w:t>
      </w:r>
    </w:p>
    <w:p w14:paraId="51748563" w14:textId="66D47A53" w:rsidR="007F6C00" w:rsidRPr="00A373DB" w:rsidRDefault="009B4720" w:rsidP="007F6C0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в) федеральная государственная информационная система «Единая система межведомственного электронного взаимодействия» (далее </w:t>
      </w:r>
      <w:r w:rsidR="007F6C00" w:rsidRPr="00A373DB">
        <w:rPr>
          <w:rFonts w:ascii="Times New Roman" w:hAnsi="Times New Roman"/>
          <w:sz w:val="28"/>
          <w:szCs w:val="28"/>
        </w:rPr>
        <w:t>-</w:t>
      </w:r>
      <w:r w:rsidRPr="00A373DB">
        <w:rPr>
          <w:rFonts w:ascii="Times New Roman" w:hAnsi="Times New Roman"/>
          <w:sz w:val="28"/>
          <w:szCs w:val="28"/>
        </w:rPr>
        <w:t xml:space="preserve"> СМЭВ);</w:t>
      </w:r>
    </w:p>
    <w:p w14:paraId="00D86A03" w14:textId="77777777" w:rsidR="007F6C00" w:rsidRPr="00A373DB" w:rsidRDefault="009B4720" w:rsidP="007F6C0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г) </w:t>
      </w:r>
      <w:r w:rsidRPr="00A373DB">
        <w:rPr>
          <w:rFonts w:ascii="Times New Roman" w:eastAsia="Calibri" w:hAnsi="Times New Roman"/>
          <w:sz w:val="28"/>
          <w:szCs w:val="28"/>
          <w:lang w:eastAsia="en-US"/>
        </w:rPr>
        <w:t>ФГИС ЕЦП НСПД</w:t>
      </w:r>
      <w:r w:rsidRPr="00A373DB">
        <w:rPr>
          <w:rFonts w:ascii="Times New Roman" w:hAnsi="Times New Roman"/>
          <w:sz w:val="28"/>
          <w:szCs w:val="28"/>
        </w:rPr>
        <w:t>;</w:t>
      </w:r>
    </w:p>
    <w:p w14:paraId="569C1AEA" w14:textId="77777777" w:rsidR="007F6C00" w:rsidRPr="00A373DB" w:rsidRDefault="007209BB" w:rsidP="007F6C0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д</w:t>
      </w:r>
      <w:r w:rsidR="00B160FC" w:rsidRPr="00A373DB">
        <w:rPr>
          <w:rFonts w:ascii="Times New Roman" w:hAnsi="Times New Roman"/>
          <w:sz w:val="28"/>
          <w:szCs w:val="28"/>
        </w:rPr>
        <w:t>) Единый государственный реестр юридических лиц (ЕГРЮЛ);</w:t>
      </w:r>
    </w:p>
    <w:p w14:paraId="24849FAF" w14:textId="77777777" w:rsidR="007F6C00" w:rsidRPr="00A373DB" w:rsidRDefault="007209BB" w:rsidP="007F6C0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е</w:t>
      </w:r>
      <w:r w:rsidR="00B160FC" w:rsidRPr="00A373DB">
        <w:rPr>
          <w:rFonts w:ascii="Times New Roman" w:hAnsi="Times New Roman"/>
          <w:sz w:val="28"/>
          <w:szCs w:val="28"/>
        </w:rPr>
        <w:t>) Единый государственный реестр индивидуальных предпринимателей (ЕГРИП);</w:t>
      </w:r>
    </w:p>
    <w:p w14:paraId="5CEAE83A" w14:textId="0EEEC45C" w:rsidR="00B160FC" w:rsidRPr="00A373DB" w:rsidRDefault="007209BB" w:rsidP="007F6C0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ж</w:t>
      </w:r>
      <w:r w:rsidR="00B160FC" w:rsidRPr="00A373DB">
        <w:rPr>
          <w:rFonts w:ascii="Times New Roman" w:hAnsi="Times New Roman"/>
          <w:sz w:val="28"/>
          <w:szCs w:val="28"/>
        </w:rPr>
        <w:t>) Единый государственный реестр недвижимости (ЕГРН).</w:t>
      </w:r>
    </w:p>
    <w:p w14:paraId="248DF145" w14:textId="13B550B0" w:rsidR="009B4720" w:rsidRPr="00A373DB" w:rsidRDefault="005463B2" w:rsidP="007F6C00">
      <w:pPr>
        <w:tabs>
          <w:tab w:val="left" w:pos="851"/>
          <w:tab w:val="left" w:pos="1418"/>
        </w:tabs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hAnsi="Times New Roman"/>
          <w:sz w:val="28"/>
          <w:szCs w:val="28"/>
        </w:rPr>
        <w:t>2</w:t>
      </w:r>
      <w:r w:rsidR="00927C20" w:rsidRPr="00A373DB">
        <w:rPr>
          <w:rFonts w:ascii="Times New Roman" w:hAnsi="Times New Roman"/>
          <w:sz w:val="28"/>
          <w:szCs w:val="28"/>
        </w:rPr>
        <w:t>0</w:t>
      </w:r>
      <w:r w:rsidR="007F6C00" w:rsidRPr="00A373DB">
        <w:rPr>
          <w:rFonts w:ascii="Times New Roman" w:hAnsi="Times New Roman"/>
          <w:sz w:val="28"/>
          <w:szCs w:val="28"/>
        </w:rPr>
        <w:t xml:space="preserve">. </w:t>
      </w:r>
      <w:r w:rsidR="009B4720" w:rsidRPr="00A373DB">
        <w:rPr>
          <w:rFonts w:ascii="Times New Roman" w:hAnsi="Times New Roman"/>
          <w:sz w:val="28"/>
          <w:szCs w:val="28"/>
        </w:rPr>
        <w:t>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</w:t>
      </w:r>
      <w:r w:rsidR="000F1130" w:rsidRPr="00A373DB">
        <w:rPr>
          <w:rFonts w:ascii="Times New Roman" w:hAnsi="Times New Roman"/>
          <w:sz w:val="28"/>
          <w:szCs w:val="28"/>
        </w:rPr>
        <w:t>,</w:t>
      </w:r>
      <w:r w:rsidR="009B4720" w:rsidRPr="00A373DB">
        <w:rPr>
          <w:rFonts w:ascii="Times New Roman" w:hAnsi="Times New Roman"/>
          <w:sz w:val="28"/>
          <w:szCs w:val="28"/>
        </w:rPr>
        <w:t xml:space="preserve"> лично не предусмотрено.</w:t>
      </w:r>
    </w:p>
    <w:p w14:paraId="062B8799" w14:textId="59A14135" w:rsidR="00787AFF" w:rsidRPr="00A373DB" w:rsidRDefault="00845273" w:rsidP="007F6C00">
      <w:pPr>
        <w:tabs>
          <w:tab w:val="left" w:pos="851"/>
          <w:tab w:val="left" w:pos="1418"/>
        </w:tabs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hAnsi="Times New Roman"/>
          <w:sz w:val="28"/>
          <w:szCs w:val="28"/>
        </w:rPr>
        <w:t>2</w:t>
      </w:r>
      <w:r w:rsidR="00927C20" w:rsidRPr="00A373DB">
        <w:rPr>
          <w:rFonts w:ascii="Times New Roman" w:hAnsi="Times New Roman"/>
          <w:sz w:val="28"/>
          <w:szCs w:val="28"/>
        </w:rPr>
        <w:t>1</w:t>
      </w:r>
      <w:r w:rsidR="009B4720" w:rsidRPr="00A373DB">
        <w:rPr>
          <w:rFonts w:ascii="Times New Roman" w:hAnsi="Times New Roman"/>
          <w:sz w:val="28"/>
          <w:szCs w:val="28"/>
        </w:rPr>
        <w:t xml:space="preserve">. Порядок предоставления результатов муниципальной услуги в отношении несовершеннолетнего, оформленных в форме документа на </w:t>
      </w:r>
      <w:r w:rsidR="009B4720" w:rsidRPr="00A373DB">
        <w:rPr>
          <w:rFonts w:ascii="Times New Roman" w:hAnsi="Times New Roman"/>
          <w:sz w:val="28"/>
          <w:szCs w:val="28"/>
        </w:rPr>
        <w:lastRenderedPageBreak/>
        <w:t>бумажном носителе, в том числе способы и сроки их предоставления законному представителю несовершеннолетнего, не являющемуся заявителем</w:t>
      </w:r>
      <w:r w:rsidR="000F1130" w:rsidRPr="00A373DB">
        <w:rPr>
          <w:rFonts w:ascii="Times New Roman" w:hAnsi="Times New Roman"/>
          <w:sz w:val="28"/>
          <w:szCs w:val="28"/>
        </w:rPr>
        <w:t>,</w:t>
      </w:r>
      <w:r w:rsidR="007F6C00" w:rsidRPr="00A373DB">
        <w:rPr>
          <w:rFonts w:ascii="Times New Roman" w:hAnsi="Times New Roman"/>
          <w:sz w:val="28"/>
          <w:szCs w:val="28"/>
        </w:rPr>
        <w:t xml:space="preserve"> не предусмотрен.</w:t>
      </w:r>
    </w:p>
    <w:p w14:paraId="1C34448F" w14:textId="4CF0AFA2" w:rsidR="000F1130" w:rsidRPr="00A373DB" w:rsidRDefault="007F6C00" w:rsidP="007F6C00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22. </w:t>
      </w:r>
      <w:r w:rsidR="000F1130" w:rsidRPr="00A373DB">
        <w:rPr>
          <w:rFonts w:ascii="Times New Roman" w:hAnsi="Times New Roman"/>
          <w:sz w:val="28"/>
          <w:szCs w:val="28"/>
        </w:rPr>
        <w:t>Запрос о предоставлении муниципальной услуги может быть подан в МФЦ, в соответствии с соглашением о взаимодействии, заключенным между Органом местного самоуправления и МФЦ.</w:t>
      </w:r>
    </w:p>
    <w:p w14:paraId="3D0A6133" w14:textId="3D6275EC" w:rsidR="00927C20" w:rsidRPr="00A373DB" w:rsidRDefault="00927C20" w:rsidP="007F6C00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Возможность принятия МФЦ решения об отказе в приеме заявления и документов и (или) информации, необходимых для представления муниципа</w:t>
      </w:r>
      <w:r w:rsidR="00173805">
        <w:rPr>
          <w:rFonts w:ascii="Times New Roman" w:hAnsi="Times New Roman"/>
          <w:sz w:val="28"/>
          <w:szCs w:val="28"/>
        </w:rPr>
        <w:t>льной услуги, не предусмотрена.</w:t>
      </w:r>
    </w:p>
    <w:p w14:paraId="7780B09B" w14:textId="77777777" w:rsidR="007F6C00" w:rsidRPr="00A373DB" w:rsidRDefault="00927C20" w:rsidP="007F6C00">
      <w:pPr>
        <w:tabs>
          <w:tab w:val="left" w:pos="851"/>
          <w:tab w:val="left" w:pos="1418"/>
        </w:tabs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23.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 местного самоуправления</w:t>
      </w:r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>, не</w:t>
      </w:r>
      <w:r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 предусмотрена.</w:t>
      </w:r>
    </w:p>
    <w:p w14:paraId="7F5E040F" w14:textId="77777777" w:rsidR="007F6C00" w:rsidRPr="00A373DB" w:rsidRDefault="007F6C00" w:rsidP="007F6C00">
      <w:pPr>
        <w:tabs>
          <w:tab w:val="left" w:pos="851"/>
          <w:tab w:val="left" w:pos="1418"/>
        </w:tabs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5BF39BC2" w14:textId="77777777" w:rsidR="007F6C00" w:rsidRPr="00A373DB" w:rsidRDefault="00192D78" w:rsidP="007F6C00">
      <w:pPr>
        <w:tabs>
          <w:tab w:val="left" w:pos="851"/>
          <w:tab w:val="left" w:pos="1418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Исчерпывающий п</w:t>
      </w:r>
      <w:r w:rsidR="007F6C00" w:rsidRPr="00A373DB">
        <w:rPr>
          <w:rFonts w:ascii="Times New Roman" w:hAnsi="Times New Roman"/>
          <w:sz w:val="28"/>
          <w:szCs w:val="28"/>
        </w:rPr>
        <w:t>еречень документов, необходимых</w:t>
      </w:r>
    </w:p>
    <w:p w14:paraId="02B565CA" w14:textId="2BAB49DA" w:rsidR="00192D78" w:rsidRPr="00A373DB" w:rsidRDefault="00192D78" w:rsidP="007F6C00">
      <w:pPr>
        <w:tabs>
          <w:tab w:val="left" w:pos="851"/>
          <w:tab w:val="left" w:pos="1418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для предоставления муниципальной услуги</w:t>
      </w:r>
    </w:p>
    <w:p w14:paraId="26551691" w14:textId="77777777" w:rsidR="007F6C00" w:rsidRPr="00A373DB" w:rsidRDefault="007F6C00" w:rsidP="007F6C00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04A13D4F" w14:textId="11BAE36A" w:rsidR="00845273" w:rsidRPr="00A373DB" w:rsidRDefault="00B160FC" w:rsidP="007F6C00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color w:val="000000"/>
          <w:sz w:val="28"/>
          <w:szCs w:val="28"/>
        </w:rPr>
      </w:pPr>
      <w:r w:rsidRPr="00A373DB">
        <w:rPr>
          <w:rFonts w:ascii="Times New Roman" w:hAnsi="Times New Roman"/>
          <w:color w:val="000000"/>
          <w:sz w:val="28"/>
          <w:szCs w:val="28"/>
        </w:rPr>
        <w:t>2</w:t>
      </w:r>
      <w:r w:rsidR="00927C20" w:rsidRPr="00A373DB">
        <w:rPr>
          <w:rFonts w:ascii="Times New Roman" w:hAnsi="Times New Roman"/>
          <w:color w:val="000000"/>
          <w:sz w:val="28"/>
          <w:szCs w:val="28"/>
        </w:rPr>
        <w:t>4</w:t>
      </w:r>
      <w:r w:rsidR="00845273" w:rsidRPr="00A373DB">
        <w:rPr>
          <w:rFonts w:ascii="Times New Roman" w:hAnsi="Times New Roman"/>
          <w:color w:val="000000"/>
          <w:sz w:val="28"/>
          <w:szCs w:val="28"/>
        </w:rPr>
        <w:t xml:space="preserve">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</w:t>
      </w:r>
      <w:r w:rsidR="00173805" w:rsidRPr="00173805">
        <w:rPr>
          <w:rFonts w:ascii="Times New Roman" w:hAnsi="Times New Roman"/>
          <w:color w:val="000000"/>
          <w:sz w:val="28"/>
          <w:szCs w:val="28"/>
        </w:rPr>
        <w:t xml:space="preserve">таблице </w:t>
      </w:r>
      <w:r w:rsidR="00845273" w:rsidRPr="00A373DB">
        <w:rPr>
          <w:rFonts w:ascii="Times New Roman" w:hAnsi="Times New Roman"/>
          <w:color w:val="000000"/>
          <w:sz w:val="28"/>
          <w:szCs w:val="28"/>
        </w:rPr>
        <w:t xml:space="preserve">2 </w:t>
      </w:r>
      <w:r w:rsidR="00173805">
        <w:rPr>
          <w:rFonts w:ascii="Times New Roman" w:hAnsi="Times New Roman"/>
          <w:bCs/>
          <w:sz w:val="28"/>
          <w:szCs w:val="28"/>
        </w:rPr>
        <w:t xml:space="preserve">приложения </w:t>
      </w:r>
      <w:r w:rsidR="00845273" w:rsidRPr="00A373DB">
        <w:rPr>
          <w:rFonts w:ascii="Times New Roman" w:hAnsi="Times New Roman"/>
          <w:bCs/>
          <w:sz w:val="28"/>
          <w:szCs w:val="28"/>
        </w:rPr>
        <w:t xml:space="preserve">2 </w:t>
      </w:r>
      <w:r w:rsidR="00845273" w:rsidRPr="00A373DB">
        <w:rPr>
          <w:rFonts w:ascii="Times New Roman" w:hAnsi="Times New Roman"/>
          <w:color w:val="000000"/>
          <w:sz w:val="28"/>
          <w:szCs w:val="28"/>
        </w:rPr>
        <w:t>к настоящему Административному регламенту.</w:t>
      </w:r>
    </w:p>
    <w:p w14:paraId="58A949F3" w14:textId="6D4F7D1E" w:rsidR="007F6C00" w:rsidRPr="00A373DB" w:rsidRDefault="00B160FC" w:rsidP="007F6C00">
      <w:pPr>
        <w:widowControl w:val="0"/>
        <w:tabs>
          <w:tab w:val="left" w:pos="709"/>
        </w:tabs>
        <w:autoSpaceDE w:val="0"/>
        <w:autoSpaceDN w:val="0"/>
        <w:ind w:right="23"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2</w:t>
      </w:r>
      <w:r w:rsidR="00927C20" w:rsidRPr="00A373DB">
        <w:rPr>
          <w:rFonts w:ascii="Times New Roman" w:hAnsi="Times New Roman"/>
          <w:sz w:val="28"/>
          <w:szCs w:val="28"/>
        </w:rPr>
        <w:t>5</w:t>
      </w:r>
      <w:r w:rsidR="00845273" w:rsidRPr="00A373DB">
        <w:rPr>
          <w:rFonts w:ascii="Times New Roman" w:hAnsi="Times New Roman"/>
          <w:sz w:val="28"/>
          <w:szCs w:val="28"/>
        </w:rPr>
        <w:t xml:space="preserve">. </w:t>
      </w:r>
      <w:r w:rsidRPr="00A373DB">
        <w:rPr>
          <w:rFonts w:ascii="Times New Roman" w:hAnsi="Times New Roman"/>
          <w:sz w:val="28"/>
          <w:szCs w:val="28"/>
        </w:rPr>
        <w:t>Форма запроса о предоставлении муниципальной услуги приведен</w:t>
      </w:r>
      <w:r w:rsidR="004A4896" w:rsidRPr="00A373DB">
        <w:rPr>
          <w:rFonts w:ascii="Times New Roman" w:hAnsi="Times New Roman"/>
          <w:sz w:val="28"/>
          <w:szCs w:val="28"/>
        </w:rPr>
        <w:t xml:space="preserve">а в </w:t>
      </w:r>
      <w:r w:rsidR="00173805">
        <w:rPr>
          <w:rFonts w:ascii="Times New Roman" w:hAnsi="Times New Roman"/>
          <w:bCs/>
          <w:sz w:val="28"/>
          <w:szCs w:val="28"/>
        </w:rPr>
        <w:t xml:space="preserve">приложении </w:t>
      </w:r>
      <w:r w:rsidRPr="00A373DB">
        <w:rPr>
          <w:rFonts w:ascii="Times New Roman" w:hAnsi="Times New Roman"/>
          <w:bCs/>
          <w:sz w:val="28"/>
          <w:szCs w:val="28"/>
        </w:rPr>
        <w:t xml:space="preserve">3 </w:t>
      </w:r>
      <w:r w:rsidR="007B0021" w:rsidRPr="00173805">
        <w:rPr>
          <w:rFonts w:ascii="Times New Roman" w:hAnsi="Times New Roman"/>
          <w:bCs/>
          <w:sz w:val="28"/>
          <w:szCs w:val="28"/>
        </w:rPr>
        <w:t>форма</w:t>
      </w:r>
      <w:r w:rsidR="007B0021" w:rsidRPr="00A373DB">
        <w:rPr>
          <w:rFonts w:ascii="Times New Roman" w:hAnsi="Times New Roman"/>
          <w:bCs/>
          <w:sz w:val="28"/>
          <w:szCs w:val="28"/>
        </w:rPr>
        <w:t xml:space="preserve"> 1 </w:t>
      </w:r>
      <w:r w:rsidRPr="00A373DB">
        <w:rPr>
          <w:rFonts w:ascii="Times New Roman" w:hAnsi="Times New Roman"/>
          <w:sz w:val="28"/>
          <w:szCs w:val="28"/>
        </w:rPr>
        <w:t>к настоящему Административному регламенту.</w:t>
      </w:r>
    </w:p>
    <w:p w14:paraId="5C11E7BB" w14:textId="77777777" w:rsidR="007F6C00" w:rsidRPr="00A373DB" w:rsidRDefault="007F6C00" w:rsidP="007F6C00">
      <w:pPr>
        <w:widowControl w:val="0"/>
        <w:tabs>
          <w:tab w:val="left" w:pos="709"/>
        </w:tabs>
        <w:autoSpaceDE w:val="0"/>
        <w:autoSpaceDN w:val="0"/>
        <w:ind w:right="23" w:firstLine="709"/>
        <w:rPr>
          <w:rFonts w:ascii="Times New Roman" w:hAnsi="Times New Roman"/>
          <w:sz w:val="28"/>
          <w:szCs w:val="28"/>
        </w:rPr>
      </w:pPr>
    </w:p>
    <w:p w14:paraId="5082B51C" w14:textId="77777777" w:rsidR="007F6C00" w:rsidRPr="00A373DB" w:rsidRDefault="003C7886" w:rsidP="007F6C00">
      <w:pPr>
        <w:widowControl w:val="0"/>
        <w:tabs>
          <w:tab w:val="left" w:pos="709"/>
        </w:tabs>
        <w:autoSpaceDE w:val="0"/>
        <w:autoSpaceDN w:val="0"/>
        <w:ind w:right="23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Исчерпывающи</w:t>
      </w:r>
      <w:r w:rsidR="007F6C00" w:rsidRPr="00A373DB">
        <w:rPr>
          <w:rFonts w:ascii="Times New Roman" w:hAnsi="Times New Roman"/>
          <w:sz w:val="28"/>
          <w:szCs w:val="28"/>
        </w:rPr>
        <w:t>й перечень оснований для отказа</w:t>
      </w:r>
    </w:p>
    <w:p w14:paraId="168082A7" w14:textId="77777777" w:rsidR="007F6C00" w:rsidRPr="00A373DB" w:rsidRDefault="003C7886" w:rsidP="007F6C00">
      <w:pPr>
        <w:widowControl w:val="0"/>
        <w:tabs>
          <w:tab w:val="left" w:pos="709"/>
        </w:tabs>
        <w:autoSpaceDE w:val="0"/>
        <w:autoSpaceDN w:val="0"/>
        <w:ind w:right="23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в приеме запроса о пред</w:t>
      </w:r>
      <w:r w:rsidR="007F6C00" w:rsidRPr="00A373DB">
        <w:rPr>
          <w:rFonts w:ascii="Times New Roman" w:hAnsi="Times New Roman"/>
          <w:sz w:val="28"/>
          <w:szCs w:val="28"/>
        </w:rPr>
        <w:t>оставлении муниципальной услуги</w:t>
      </w:r>
    </w:p>
    <w:p w14:paraId="40DE5ACD" w14:textId="5B210B4C" w:rsidR="007F6C00" w:rsidRPr="00A373DB" w:rsidRDefault="003C7886" w:rsidP="007F6C00">
      <w:pPr>
        <w:widowControl w:val="0"/>
        <w:tabs>
          <w:tab w:val="left" w:pos="709"/>
        </w:tabs>
        <w:autoSpaceDE w:val="0"/>
        <w:autoSpaceDN w:val="0"/>
        <w:ind w:right="23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и документов, </w:t>
      </w:r>
      <w:r w:rsidR="007F6C00" w:rsidRPr="00A373DB">
        <w:rPr>
          <w:rFonts w:ascii="Times New Roman" w:hAnsi="Times New Roman"/>
          <w:sz w:val="28"/>
          <w:szCs w:val="28"/>
        </w:rPr>
        <w:t>необходимых для предоставления</w:t>
      </w:r>
    </w:p>
    <w:p w14:paraId="47469FB0" w14:textId="77777777" w:rsidR="007F6C00" w:rsidRPr="00A373DB" w:rsidRDefault="003C7886" w:rsidP="007F6C00">
      <w:pPr>
        <w:widowControl w:val="0"/>
        <w:tabs>
          <w:tab w:val="left" w:pos="709"/>
        </w:tabs>
        <w:autoSpaceDE w:val="0"/>
        <w:autoSpaceDN w:val="0"/>
        <w:ind w:right="23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муниципальной услуги, и и</w:t>
      </w:r>
      <w:r w:rsidR="007F6C00" w:rsidRPr="00A373DB">
        <w:rPr>
          <w:rFonts w:ascii="Times New Roman" w:hAnsi="Times New Roman"/>
          <w:sz w:val="28"/>
          <w:szCs w:val="28"/>
        </w:rPr>
        <w:t>счерпывающий перечень оснований</w:t>
      </w:r>
    </w:p>
    <w:p w14:paraId="25856679" w14:textId="77777777" w:rsidR="007F6C00" w:rsidRPr="00A373DB" w:rsidRDefault="003C7886" w:rsidP="007F6C00">
      <w:pPr>
        <w:widowControl w:val="0"/>
        <w:tabs>
          <w:tab w:val="left" w:pos="709"/>
        </w:tabs>
        <w:autoSpaceDE w:val="0"/>
        <w:autoSpaceDN w:val="0"/>
        <w:ind w:right="23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для приостановления пред</w:t>
      </w:r>
      <w:r w:rsidR="007F6C00" w:rsidRPr="00A373DB"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14:paraId="74552DB8" w14:textId="09B907DA" w:rsidR="003C7886" w:rsidRPr="00A373DB" w:rsidRDefault="003C7886" w:rsidP="007F6C00">
      <w:pPr>
        <w:widowControl w:val="0"/>
        <w:tabs>
          <w:tab w:val="left" w:pos="709"/>
        </w:tabs>
        <w:autoSpaceDE w:val="0"/>
        <w:autoSpaceDN w:val="0"/>
        <w:ind w:right="23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или для отказа в предоставлении муниципальной услуги</w:t>
      </w:r>
    </w:p>
    <w:p w14:paraId="35F3DDCE" w14:textId="77777777" w:rsidR="007F6C00" w:rsidRPr="00A373DB" w:rsidRDefault="007F6C00" w:rsidP="007F6C00">
      <w:pPr>
        <w:widowControl w:val="0"/>
        <w:tabs>
          <w:tab w:val="left" w:pos="709"/>
        </w:tabs>
        <w:autoSpaceDE w:val="0"/>
        <w:autoSpaceDN w:val="0"/>
        <w:ind w:right="23" w:firstLine="709"/>
        <w:rPr>
          <w:rFonts w:ascii="Times New Roman" w:hAnsi="Times New Roman"/>
          <w:sz w:val="28"/>
          <w:szCs w:val="28"/>
        </w:rPr>
      </w:pPr>
    </w:p>
    <w:p w14:paraId="161408CB" w14:textId="090754AE" w:rsidR="00EF1254" w:rsidRPr="00A373DB" w:rsidRDefault="00AA0EC7" w:rsidP="007F6C00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26. </w:t>
      </w:r>
      <w:r w:rsidR="004A4896" w:rsidRPr="00A373DB">
        <w:rPr>
          <w:rFonts w:ascii="Times New Roman" w:hAnsi="Times New Roman"/>
          <w:color w:val="000000"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муниципальной услуги, и исчерпывающий перечень оснований приостановления предоставления муниципальной услуги или для отказа в предоставлении муниципальной услуги приведены </w:t>
      </w:r>
      <w:r w:rsidRPr="00A373DB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173805">
        <w:rPr>
          <w:rFonts w:ascii="Times New Roman" w:hAnsi="Times New Roman"/>
          <w:color w:val="000000"/>
          <w:sz w:val="28"/>
          <w:szCs w:val="28"/>
        </w:rPr>
        <w:t>таблице</w:t>
      </w:r>
      <w:r w:rsidR="001738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373DB">
        <w:rPr>
          <w:rFonts w:ascii="Times New Roman" w:hAnsi="Times New Roman"/>
          <w:color w:val="000000"/>
          <w:sz w:val="28"/>
          <w:szCs w:val="28"/>
        </w:rPr>
        <w:t xml:space="preserve">3 </w:t>
      </w:r>
      <w:r w:rsidR="00173805">
        <w:rPr>
          <w:rFonts w:ascii="Times New Roman" w:hAnsi="Times New Roman"/>
          <w:color w:val="000000"/>
          <w:sz w:val="28"/>
          <w:szCs w:val="28"/>
        </w:rPr>
        <w:t>п</w:t>
      </w:r>
      <w:r w:rsidRPr="00A373DB">
        <w:rPr>
          <w:rFonts w:ascii="Times New Roman" w:hAnsi="Times New Roman"/>
          <w:color w:val="000000"/>
          <w:sz w:val="28"/>
          <w:szCs w:val="28"/>
        </w:rPr>
        <w:t>риложения 2 к настоящему Административному регламенту.</w:t>
      </w:r>
    </w:p>
    <w:p w14:paraId="3AFB1560" w14:textId="3EA6839A" w:rsidR="00B160FC" w:rsidRPr="00A373DB" w:rsidRDefault="00B160FC" w:rsidP="007F6C00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8" w:name="P244"/>
      <w:bookmarkEnd w:id="8"/>
      <w:r w:rsidRPr="00A373DB">
        <w:rPr>
          <w:rFonts w:ascii="Times New Roman" w:hAnsi="Times New Roman"/>
          <w:sz w:val="28"/>
          <w:szCs w:val="28"/>
        </w:rPr>
        <w:t>2</w:t>
      </w:r>
      <w:r w:rsidR="00AA0EC7" w:rsidRPr="00A373DB">
        <w:rPr>
          <w:rFonts w:ascii="Times New Roman" w:hAnsi="Times New Roman"/>
          <w:sz w:val="28"/>
          <w:szCs w:val="28"/>
        </w:rPr>
        <w:t>7</w:t>
      </w:r>
      <w:r w:rsidRPr="00A373DB">
        <w:rPr>
          <w:rFonts w:ascii="Times New Roman" w:hAnsi="Times New Roman"/>
          <w:sz w:val="28"/>
          <w:szCs w:val="28"/>
        </w:rPr>
        <w:t>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услуги:</w:t>
      </w:r>
    </w:p>
    <w:p w14:paraId="4D6FDDF0" w14:textId="1DBB3927" w:rsidR="00B160FC" w:rsidRPr="00A373DB" w:rsidRDefault="00DE42EF" w:rsidP="007F6C00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eastAsia="Calibri" w:hAnsi="Times New Roman"/>
          <w:sz w:val="28"/>
          <w:szCs w:val="28"/>
        </w:rPr>
        <w:lastRenderedPageBreak/>
        <w:t>-</w:t>
      </w:r>
      <w:r w:rsidR="00B160FC" w:rsidRPr="00A373DB">
        <w:rPr>
          <w:rFonts w:ascii="Times New Roman" w:eastAsia="Calibri" w:hAnsi="Times New Roman"/>
          <w:sz w:val="28"/>
          <w:szCs w:val="28"/>
        </w:rPr>
        <w:t xml:space="preserve"> </w:t>
      </w:r>
      <w:r w:rsidR="00B160FC" w:rsidRPr="00A373DB">
        <w:rPr>
          <w:rFonts w:ascii="Times New Roman" w:hAnsi="Times New Roman"/>
          <w:sz w:val="28"/>
          <w:szCs w:val="28"/>
        </w:rPr>
        <w:t>документ, удостоверяющий личность заявителя</w:t>
      </w:r>
      <w:r w:rsidR="00724CAE" w:rsidRPr="00A373DB">
        <w:rPr>
          <w:rFonts w:ascii="Times New Roman" w:hAnsi="Times New Roman"/>
          <w:sz w:val="28"/>
          <w:szCs w:val="28"/>
        </w:rPr>
        <w:t xml:space="preserve"> (представителя заявителя)</w:t>
      </w:r>
      <w:r w:rsidR="00B160FC" w:rsidRPr="00A373DB">
        <w:rPr>
          <w:rFonts w:ascii="Times New Roman" w:hAnsi="Times New Roman"/>
          <w:sz w:val="28"/>
          <w:szCs w:val="28"/>
        </w:rPr>
        <w:t>, не представлен;</w:t>
      </w:r>
    </w:p>
    <w:p w14:paraId="02B5FA3C" w14:textId="27BDE95A" w:rsidR="00B160FC" w:rsidRPr="00A373DB" w:rsidRDefault="00DE42EF" w:rsidP="007F6C00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</w:rPr>
      </w:pPr>
      <w:r w:rsidRPr="00A373DB">
        <w:rPr>
          <w:rFonts w:ascii="Times New Roman" w:eastAsia="Calibri" w:hAnsi="Times New Roman"/>
          <w:sz w:val="28"/>
          <w:szCs w:val="28"/>
        </w:rPr>
        <w:t>-</w:t>
      </w:r>
      <w:r w:rsidR="007F6C00" w:rsidRPr="00A373DB">
        <w:rPr>
          <w:rFonts w:ascii="Times New Roman" w:eastAsia="Calibri" w:hAnsi="Times New Roman"/>
          <w:sz w:val="28"/>
          <w:szCs w:val="28"/>
        </w:rPr>
        <w:t xml:space="preserve"> </w:t>
      </w:r>
      <w:r w:rsidR="00B160FC" w:rsidRPr="00A373DB">
        <w:rPr>
          <w:rFonts w:ascii="Times New Roman" w:hAnsi="Times New Roman"/>
          <w:sz w:val="28"/>
          <w:szCs w:val="28"/>
        </w:rPr>
        <w:t>полномочия представителя заявителя не подтверждены.</w:t>
      </w:r>
    </w:p>
    <w:p w14:paraId="1A4D78C9" w14:textId="29D3F971" w:rsidR="00B160FC" w:rsidRPr="00A373DB" w:rsidRDefault="00B160FC" w:rsidP="007F6C00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eastAsia="Calibri" w:hAnsi="Times New Roman"/>
          <w:sz w:val="28"/>
          <w:szCs w:val="28"/>
        </w:rPr>
        <w:t>2</w:t>
      </w:r>
      <w:r w:rsidR="00AA0EC7" w:rsidRPr="00A373DB">
        <w:rPr>
          <w:rFonts w:ascii="Times New Roman" w:eastAsia="Calibri" w:hAnsi="Times New Roman"/>
          <w:sz w:val="28"/>
          <w:szCs w:val="28"/>
        </w:rPr>
        <w:t>8</w:t>
      </w:r>
      <w:r w:rsidRPr="00A373DB">
        <w:rPr>
          <w:rFonts w:ascii="Times New Roman" w:eastAsia="Calibri" w:hAnsi="Times New Roman"/>
          <w:sz w:val="28"/>
          <w:szCs w:val="28"/>
        </w:rPr>
        <w:t xml:space="preserve">. </w:t>
      </w:r>
      <w:r w:rsidRPr="00A373DB">
        <w:rPr>
          <w:rFonts w:ascii="Times New Roman" w:hAnsi="Times New Roman"/>
          <w:sz w:val="28"/>
          <w:szCs w:val="28"/>
        </w:rPr>
        <w:t xml:space="preserve">Основания для приостановления предоставления муниципальной услуги законодательством не предусмотрены. </w:t>
      </w:r>
    </w:p>
    <w:p w14:paraId="291F7836" w14:textId="1A503C19" w:rsidR="00B160FC" w:rsidRPr="00A373DB" w:rsidRDefault="00B160FC" w:rsidP="007F6C00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2</w:t>
      </w:r>
      <w:r w:rsidR="00AA0EC7" w:rsidRPr="00A373DB">
        <w:rPr>
          <w:rFonts w:ascii="Times New Roman" w:hAnsi="Times New Roman"/>
          <w:sz w:val="28"/>
          <w:szCs w:val="28"/>
        </w:rPr>
        <w:t>9</w:t>
      </w:r>
      <w:r w:rsidRPr="00A373DB">
        <w:rPr>
          <w:rFonts w:ascii="Times New Roman" w:hAnsi="Times New Roman"/>
          <w:sz w:val="28"/>
          <w:szCs w:val="28"/>
        </w:rPr>
        <w:t>. Исчерпывающий перечень оснований для отказа в предоставлении муниципальной услуги:</w:t>
      </w:r>
    </w:p>
    <w:p w14:paraId="2AC30EB6" w14:textId="77777777" w:rsidR="00DE42EF" w:rsidRPr="00A373DB" w:rsidRDefault="00DE42EF" w:rsidP="007F6C00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- заявление об установлении сервитута направлено в орган местного самоуправления, который не вправе заключать соглашение об установлении сервитута;</w:t>
      </w:r>
    </w:p>
    <w:p w14:paraId="18182E9E" w14:textId="77777777" w:rsidR="00DE42EF" w:rsidRPr="00A373DB" w:rsidRDefault="00DE42EF" w:rsidP="007F6C00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bookmarkStart w:id="9" w:name="P193"/>
      <w:bookmarkEnd w:id="9"/>
      <w:r w:rsidRPr="00A373DB">
        <w:rPr>
          <w:rFonts w:ascii="Times New Roman" w:hAnsi="Times New Roman"/>
          <w:sz w:val="28"/>
          <w:szCs w:val="28"/>
        </w:rPr>
        <w:t>- планируемое на условиях сервитута использование земельного участка не допускается в соответствии с федеральными законами;</w:t>
      </w:r>
    </w:p>
    <w:p w14:paraId="64EC326C" w14:textId="77777777" w:rsidR="007F6C00" w:rsidRPr="00A373DB" w:rsidRDefault="00DE42EF" w:rsidP="007F6C00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bookmarkStart w:id="10" w:name="P194"/>
      <w:bookmarkEnd w:id="10"/>
      <w:r w:rsidRPr="00A373DB">
        <w:rPr>
          <w:rFonts w:ascii="Times New Roman" w:hAnsi="Times New Roman"/>
          <w:sz w:val="28"/>
          <w:szCs w:val="28"/>
        </w:rPr>
        <w:t>-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участка.</w:t>
      </w:r>
      <w:bookmarkStart w:id="11" w:name="sub_300"/>
    </w:p>
    <w:p w14:paraId="32041DEB" w14:textId="77777777" w:rsidR="007F6C00" w:rsidRPr="00A373DB" w:rsidRDefault="007F6C00" w:rsidP="007F6C00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14:paraId="22A40660" w14:textId="1C89C766" w:rsidR="007F6C00" w:rsidRPr="00A373DB" w:rsidRDefault="00173805" w:rsidP="007F6C0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>III. СОСТАВ, ПОСЛЕДОВАТЕЛЬНОСТЬ И СРОКИ ВЫПОЛНЕНИЯ</w:t>
      </w:r>
    </w:p>
    <w:p w14:paraId="20BC89F6" w14:textId="77777777" w:rsidR="00173805" w:rsidRDefault="00173805" w:rsidP="007F6C0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>АДМИНИСТРАТИВНЫХ ПРОЦЕДУР, ТРЕБОВАНИЯ К ПОРЯДКУ</w:t>
      </w:r>
    </w:p>
    <w:p w14:paraId="4725C449" w14:textId="77777777" w:rsidR="00173805" w:rsidRDefault="00173805" w:rsidP="007F6C0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>ИХ ВЫПОЛНЕНИЯ,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373DB">
        <w:rPr>
          <w:rFonts w:ascii="Times New Roman" w:hAnsi="Times New Roman"/>
          <w:bCs/>
          <w:sz w:val="28"/>
          <w:szCs w:val="28"/>
        </w:rPr>
        <w:t>В Т</w:t>
      </w:r>
      <w:r>
        <w:rPr>
          <w:rFonts w:ascii="Times New Roman" w:hAnsi="Times New Roman"/>
          <w:bCs/>
          <w:sz w:val="28"/>
          <w:szCs w:val="28"/>
        </w:rPr>
        <w:t>ОМ ЧИСЛЕ ОСОБЕННОСТИ ВЫПОЛНЕНИЯ</w:t>
      </w:r>
    </w:p>
    <w:p w14:paraId="2DF7168C" w14:textId="77777777" w:rsidR="00173805" w:rsidRDefault="00173805" w:rsidP="007F6C0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>АДМИНИСТРАТИВНЫХ ПРОЦЕДУР</w:t>
      </w:r>
      <w:r>
        <w:rPr>
          <w:rFonts w:ascii="Times New Roman" w:hAnsi="Times New Roman"/>
          <w:bCs/>
          <w:sz w:val="28"/>
          <w:szCs w:val="28"/>
        </w:rPr>
        <w:t xml:space="preserve"> В ЭЛЕКТРОННОЙ ФОРМЕ,</w:t>
      </w:r>
    </w:p>
    <w:p w14:paraId="42BB314F" w14:textId="77777777" w:rsidR="00173805" w:rsidRDefault="00173805" w:rsidP="007F6C0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>А ТАКЖЕ ОСОБЕННОСТИ ВЫПОЛНЕНИЯ</w:t>
      </w:r>
      <w:r>
        <w:rPr>
          <w:rFonts w:ascii="Times New Roman" w:hAnsi="Times New Roman"/>
          <w:bCs/>
          <w:sz w:val="28"/>
          <w:szCs w:val="28"/>
        </w:rPr>
        <w:t xml:space="preserve"> АДМИНИСТРАТИВНЫХ</w:t>
      </w:r>
    </w:p>
    <w:p w14:paraId="5C61A8C7" w14:textId="225F8555" w:rsidR="007F6C00" w:rsidRPr="00A373DB" w:rsidRDefault="00173805" w:rsidP="007F6C0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>ПРОЦЕДУР В МНОГОФУНКЦИОНАЛЬНЫХ ЦЕНТРАХ</w:t>
      </w:r>
      <w:bookmarkEnd w:id="11"/>
    </w:p>
    <w:p w14:paraId="08A5D65B" w14:textId="27F3DBA6" w:rsidR="007F6C00" w:rsidRPr="00A373DB" w:rsidRDefault="00173805" w:rsidP="007F6C0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A373DB">
        <w:rPr>
          <w:rFonts w:ascii="Times New Roman" w:hAnsi="Times New Roman"/>
          <w:bCs/>
          <w:color w:val="26282F"/>
          <w:sz w:val="28"/>
          <w:szCs w:val="28"/>
        </w:rPr>
        <w:t>ПЕРЕЧЕНЬ ОСУЩЕСТВЛЯЕМЫХ ПРИ ПРЕДОСТАВЛЕНИИ</w:t>
      </w:r>
    </w:p>
    <w:p w14:paraId="76311C72" w14:textId="5C7D8E24" w:rsidR="003C7886" w:rsidRPr="00A373DB" w:rsidRDefault="00173805" w:rsidP="007F6C0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A373DB">
        <w:rPr>
          <w:rFonts w:ascii="Times New Roman" w:hAnsi="Times New Roman"/>
          <w:bCs/>
          <w:color w:val="26282F"/>
          <w:sz w:val="28"/>
          <w:szCs w:val="28"/>
        </w:rPr>
        <w:t>МУНИЦИПАЛЬНОЙ УСЛУГИ АДМИНИСТРАТИВНЫХ ПРОЦЕДУР</w:t>
      </w:r>
    </w:p>
    <w:p w14:paraId="29EF716A" w14:textId="77777777" w:rsidR="007F6C00" w:rsidRPr="00A373DB" w:rsidRDefault="007F6C00" w:rsidP="007F6C00">
      <w:pPr>
        <w:autoSpaceDE w:val="0"/>
        <w:autoSpaceDN w:val="0"/>
        <w:adjustRightInd w:val="0"/>
        <w:ind w:firstLine="540"/>
        <w:rPr>
          <w:rFonts w:ascii="Times New Roman" w:hAnsi="Times New Roman"/>
          <w:bCs/>
          <w:color w:val="26282F"/>
          <w:sz w:val="28"/>
          <w:szCs w:val="28"/>
        </w:rPr>
      </w:pPr>
    </w:p>
    <w:p w14:paraId="48B0F5A9" w14:textId="4722AFE9" w:rsidR="00B160FC" w:rsidRPr="00A373DB" w:rsidRDefault="00927C20" w:rsidP="007F6C00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30</w:t>
      </w:r>
      <w:r w:rsidR="00FF2E38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B160FC" w:rsidRPr="00A373DB">
        <w:rPr>
          <w:rFonts w:ascii="Times New Roman" w:eastAsia="Calibri" w:hAnsi="Times New Roman"/>
          <w:sz w:val="28"/>
          <w:szCs w:val="28"/>
          <w:lang w:eastAsia="en-US"/>
        </w:rPr>
        <w:t>Перечень административных процедур</w:t>
      </w:r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>, осуществляемых при предоставлении муниципальной услуги</w:t>
      </w:r>
      <w:r w:rsidR="00B160FC" w:rsidRPr="00A373DB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47CD3115" w14:textId="77777777" w:rsidR="00B160FC" w:rsidRPr="00A373DB" w:rsidRDefault="00B160FC" w:rsidP="007F6C00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1) профилирование заявителя;</w:t>
      </w:r>
    </w:p>
    <w:p w14:paraId="25E0C08E" w14:textId="77777777" w:rsidR="00B160FC" w:rsidRPr="00A373DB" w:rsidRDefault="00B160FC" w:rsidP="007F6C00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2) прием запроса и документов и (или) информации, необходимых для предоставления муниципальной услуги;</w:t>
      </w:r>
    </w:p>
    <w:p w14:paraId="3A47DDD4" w14:textId="77777777" w:rsidR="00B160FC" w:rsidRPr="00A373DB" w:rsidRDefault="00B160FC" w:rsidP="007F6C00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3) межведомственное информационное взаимодействие;</w:t>
      </w:r>
    </w:p>
    <w:p w14:paraId="7215EA79" w14:textId="77777777" w:rsidR="00B160FC" w:rsidRPr="00A373DB" w:rsidRDefault="00B160FC" w:rsidP="007F6C00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4) принятие решения о предоставлении (об отказе в предоставлении) муниципальной услуги;</w:t>
      </w:r>
    </w:p>
    <w:p w14:paraId="447E9FA9" w14:textId="77777777" w:rsidR="007F6C00" w:rsidRPr="00A373DB" w:rsidRDefault="00B160FC" w:rsidP="007F6C00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5) предоставление результата муниципальной услуги.</w:t>
      </w:r>
    </w:p>
    <w:p w14:paraId="03DDBD17" w14:textId="77777777" w:rsidR="007F6C00" w:rsidRPr="00A373DB" w:rsidRDefault="007F6C00" w:rsidP="007F6C00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</w:p>
    <w:p w14:paraId="6CCC7C7B" w14:textId="13CC0E57" w:rsidR="003C7886" w:rsidRPr="00A373DB" w:rsidRDefault="003C7886" w:rsidP="007F6C00">
      <w:pPr>
        <w:ind w:firstLine="0"/>
        <w:jc w:val="center"/>
        <w:rPr>
          <w:rFonts w:ascii="Times New Roman" w:hAnsi="Times New Roman"/>
          <w:bCs/>
          <w:sz w:val="28"/>
          <w:szCs w:val="28"/>
          <w:lang w:bidi="ru-RU"/>
        </w:rPr>
      </w:pPr>
      <w:r w:rsidRPr="00A373DB">
        <w:rPr>
          <w:rFonts w:ascii="Times New Roman" w:hAnsi="Times New Roman"/>
          <w:bCs/>
          <w:sz w:val="28"/>
          <w:szCs w:val="28"/>
          <w:lang w:bidi="ru-RU"/>
        </w:rPr>
        <w:t>Профилирование заявителя</w:t>
      </w:r>
    </w:p>
    <w:p w14:paraId="6CABBF05" w14:textId="77777777" w:rsidR="007F6C00" w:rsidRPr="00A373DB" w:rsidRDefault="007F6C00" w:rsidP="007F6C00">
      <w:pPr>
        <w:ind w:firstLine="708"/>
        <w:rPr>
          <w:rFonts w:ascii="Times New Roman" w:hAnsi="Times New Roman"/>
          <w:bCs/>
          <w:sz w:val="28"/>
          <w:szCs w:val="28"/>
          <w:lang w:eastAsia="en-US"/>
        </w:rPr>
      </w:pPr>
    </w:p>
    <w:p w14:paraId="7BD06B26" w14:textId="0DBA63E1" w:rsidR="003C7886" w:rsidRPr="00A373DB" w:rsidRDefault="00927C20" w:rsidP="007F6C00">
      <w:pPr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31</w:t>
      </w:r>
      <w:r w:rsidR="003C7886" w:rsidRPr="00A373DB">
        <w:rPr>
          <w:rFonts w:ascii="Times New Roman" w:hAnsi="Times New Roman"/>
          <w:sz w:val="28"/>
          <w:szCs w:val="28"/>
        </w:rPr>
        <w:t xml:space="preserve">. </w:t>
      </w:r>
      <w:r w:rsidR="003C7886" w:rsidRPr="00A373DB">
        <w:rPr>
          <w:rFonts w:ascii="Times New Roman" w:eastAsia="Calibri" w:hAnsi="Times New Roman"/>
          <w:sz w:val="28"/>
          <w:szCs w:val="28"/>
          <w:lang w:eastAsia="en-US"/>
        </w:rPr>
        <w:t>Профилирование заявителя осуществляется путем проведения анкетирования заявителя в целях определения категории (признаков) заявителя.</w:t>
      </w:r>
    </w:p>
    <w:p w14:paraId="05AB8360" w14:textId="0A3A3987" w:rsidR="003C7886" w:rsidRPr="00A373DB" w:rsidRDefault="00A22D09" w:rsidP="007F6C00">
      <w:pPr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3</w:t>
      </w:r>
      <w:r w:rsidR="00927C20" w:rsidRPr="00A373DB">
        <w:rPr>
          <w:rFonts w:ascii="Times New Roman" w:hAnsi="Times New Roman"/>
          <w:sz w:val="28"/>
          <w:szCs w:val="28"/>
        </w:rPr>
        <w:t>2</w:t>
      </w:r>
      <w:r w:rsidR="003C7886" w:rsidRPr="00A373DB">
        <w:rPr>
          <w:rFonts w:ascii="Times New Roman" w:hAnsi="Times New Roman"/>
          <w:sz w:val="28"/>
          <w:szCs w:val="28"/>
        </w:rPr>
        <w:t xml:space="preserve">. Профилирование осуществляется в Органе местного самоуправления при личном обращении, с использованием ЕПГУ, РПГУ, ФГИС ЕЦП НСПД, </w:t>
      </w:r>
      <w:r w:rsidR="00927C20" w:rsidRPr="00A373DB">
        <w:rPr>
          <w:rFonts w:ascii="Times New Roman" w:hAnsi="Times New Roman"/>
          <w:sz w:val="28"/>
          <w:szCs w:val="28"/>
        </w:rPr>
        <w:t xml:space="preserve">МФЦ при личном обращении. </w:t>
      </w:r>
      <w:r w:rsidR="003C7886" w:rsidRPr="00A373DB">
        <w:rPr>
          <w:rFonts w:ascii="Times New Roman" w:hAnsi="Times New Roman"/>
          <w:sz w:val="28"/>
          <w:szCs w:val="28"/>
        </w:rPr>
        <w:t>Профилирование при подаче заявления о предоставлении муниципальной услуги посредством почтовой связи и электронной почты не осуществляется.</w:t>
      </w:r>
    </w:p>
    <w:p w14:paraId="3E7E66C4" w14:textId="79B7E8A9" w:rsidR="007F6C00" w:rsidRPr="00A373DB" w:rsidRDefault="003C7886" w:rsidP="007F6C00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hAnsi="Times New Roman"/>
          <w:sz w:val="28"/>
          <w:szCs w:val="28"/>
        </w:rPr>
        <w:lastRenderedPageBreak/>
        <w:t>3</w:t>
      </w:r>
      <w:r w:rsidR="00927C20" w:rsidRPr="00A373DB">
        <w:rPr>
          <w:rFonts w:ascii="Times New Roman" w:hAnsi="Times New Roman"/>
          <w:sz w:val="28"/>
          <w:szCs w:val="28"/>
        </w:rPr>
        <w:t>3</w:t>
      </w:r>
      <w:r w:rsidRPr="00A373DB">
        <w:rPr>
          <w:rFonts w:ascii="Times New Roman" w:hAnsi="Times New Roman"/>
          <w:sz w:val="28"/>
          <w:szCs w:val="28"/>
        </w:rPr>
        <w:t xml:space="preserve">. </w:t>
      </w:r>
      <w:r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Идентификатор категорий (признаков) заявителей приведены в </w:t>
      </w:r>
      <w:hyperlink r:id="rId8" w:history="1">
        <w:r w:rsidR="00173805" w:rsidRPr="00173805">
          <w:rPr>
            <w:rFonts w:ascii="Times New Roman" w:eastAsia="Calibri" w:hAnsi="Times New Roman"/>
            <w:color w:val="000000"/>
            <w:sz w:val="28"/>
            <w:szCs w:val="28"/>
            <w:lang w:eastAsia="en-US"/>
          </w:rPr>
          <w:t xml:space="preserve">таблице </w:t>
        </w:r>
        <w:r w:rsidRPr="00A373DB">
          <w:rPr>
            <w:rFonts w:ascii="Times New Roman" w:eastAsia="Calibri" w:hAnsi="Times New Roman"/>
            <w:color w:val="000000"/>
            <w:sz w:val="28"/>
            <w:szCs w:val="28"/>
            <w:lang w:eastAsia="en-US"/>
          </w:rPr>
          <w:t>1</w:t>
        </w:r>
      </w:hyperlink>
      <w:r w:rsidR="00173805">
        <w:rPr>
          <w:rFonts w:ascii="Times New Roman" w:eastAsia="Calibri" w:hAnsi="Times New Roman"/>
          <w:sz w:val="28"/>
          <w:szCs w:val="28"/>
          <w:lang w:eastAsia="en-US"/>
        </w:rPr>
        <w:t xml:space="preserve"> приложения </w:t>
      </w:r>
      <w:r w:rsidRPr="00A373DB">
        <w:rPr>
          <w:rFonts w:ascii="Times New Roman" w:eastAsia="Calibri" w:hAnsi="Times New Roman"/>
          <w:sz w:val="28"/>
          <w:szCs w:val="28"/>
          <w:lang w:eastAsia="en-US"/>
        </w:rPr>
        <w:t>2 к настоящему Админи</w:t>
      </w:r>
      <w:r w:rsidR="00FF2E38" w:rsidRPr="00A373DB">
        <w:rPr>
          <w:rFonts w:ascii="Times New Roman" w:eastAsia="Calibri" w:hAnsi="Times New Roman"/>
          <w:sz w:val="28"/>
          <w:szCs w:val="28"/>
          <w:lang w:eastAsia="en-US"/>
        </w:rPr>
        <w:t>стративному регламенту.</w:t>
      </w:r>
    </w:p>
    <w:p w14:paraId="37A1429D" w14:textId="77777777" w:rsidR="007F6C00" w:rsidRPr="00A373DB" w:rsidRDefault="007F6C00" w:rsidP="007F6C00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</w:p>
    <w:p w14:paraId="3E6F1546" w14:textId="77777777" w:rsidR="007F6C00" w:rsidRPr="00A373DB" w:rsidRDefault="003C7886" w:rsidP="007F6C0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A373DB">
        <w:rPr>
          <w:rFonts w:ascii="Times New Roman" w:hAnsi="Times New Roman"/>
          <w:bCs/>
          <w:color w:val="26282F"/>
          <w:sz w:val="28"/>
          <w:szCs w:val="28"/>
        </w:rPr>
        <w:t>Прием запроса и</w:t>
      </w:r>
      <w:r w:rsidR="007F6C00" w:rsidRPr="00A373DB">
        <w:rPr>
          <w:rFonts w:ascii="Times New Roman" w:hAnsi="Times New Roman"/>
          <w:bCs/>
          <w:color w:val="26282F"/>
          <w:sz w:val="28"/>
          <w:szCs w:val="28"/>
        </w:rPr>
        <w:t xml:space="preserve"> документов и (или) информации,</w:t>
      </w:r>
    </w:p>
    <w:p w14:paraId="7DCCF72E" w14:textId="468FE6CF" w:rsidR="007F6C00" w:rsidRPr="00A373DB" w:rsidRDefault="003C7886" w:rsidP="007F6C00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A373DB">
        <w:rPr>
          <w:rFonts w:ascii="Times New Roman" w:hAnsi="Times New Roman"/>
          <w:bCs/>
          <w:color w:val="26282F"/>
          <w:sz w:val="28"/>
          <w:szCs w:val="28"/>
        </w:rPr>
        <w:t>необходимых для пред</w:t>
      </w:r>
      <w:r w:rsidR="007F6C00" w:rsidRPr="00A373DB">
        <w:rPr>
          <w:rFonts w:ascii="Times New Roman" w:hAnsi="Times New Roman"/>
          <w:bCs/>
          <w:color w:val="26282F"/>
          <w:sz w:val="28"/>
          <w:szCs w:val="28"/>
        </w:rPr>
        <w:t>оставления муниципальной услуги</w:t>
      </w:r>
    </w:p>
    <w:p w14:paraId="44F55811" w14:textId="77777777" w:rsidR="007F6C00" w:rsidRPr="00A373DB" w:rsidRDefault="007F6C00" w:rsidP="007F6C00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color w:val="26282F"/>
          <w:sz w:val="28"/>
          <w:szCs w:val="28"/>
        </w:rPr>
      </w:pPr>
    </w:p>
    <w:p w14:paraId="1C3A4EA1" w14:textId="246F7B6D" w:rsidR="00436CC3" w:rsidRPr="00A373DB" w:rsidRDefault="00436CC3" w:rsidP="007F6C00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927C20" w:rsidRPr="00A373DB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Pr="00A373DB">
        <w:rPr>
          <w:rFonts w:ascii="Times New Roman" w:hAnsi="Times New Roman"/>
          <w:bCs/>
          <w:sz w:val="28"/>
          <w:szCs w:val="28"/>
        </w:rPr>
        <w:t xml:space="preserve">Сведения о составе запроса и перечня документов и (или) информации, необходимых для предоставления муниципальной услуги, в соответствии с категориями (признаками) заявителя, а также способов подачи указанного запроса, документов и (или) информации, приведены в </w:t>
      </w:r>
      <w:r w:rsidR="00173805" w:rsidRPr="00173805">
        <w:rPr>
          <w:rFonts w:ascii="Times New Roman" w:hAnsi="Times New Roman"/>
          <w:bCs/>
          <w:sz w:val="28"/>
          <w:szCs w:val="28"/>
        </w:rPr>
        <w:t>таблице 2</w:t>
      </w:r>
      <w:r w:rsidR="00173805">
        <w:rPr>
          <w:rFonts w:ascii="Times New Roman" w:hAnsi="Times New Roman"/>
          <w:bCs/>
          <w:sz w:val="28"/>
          <w:szCs w:val="28"/>
        </w:rPr>
        <w:t xml:space="preserve"> приложения </w:t>
      </w:r>
      <w:r w:rsidRPr="00A373DB">
        <w:rPr>
          <w:rFonts w:ascii="Times New Roman" w:hAnsi="Times New Roman"/>
          <w:bCs/>
          <w:sz w:val="28"/>
          <w:szCs w:val="28"/>
        </w:rPr>
        <w:t>2 к настоящем</w:t>
      </w:r>
      <w:r w:rsidR="00173805">
        <w:rPr>
          <w:rFonts w:ascii="Times New Roman" w:hAnsi="Times New Roman"/>
          <w:bCs/>
          <w:sz w:val="28"/>
          <w:szCs w:val="28"/>
        </w:rPr>
        <w:t>у Административному регламенту.</w:t>
      </w:r>
    </w:p>
    <w:p w14:paraId="01135777" w14:textId="77777777" w:rsidR="007F6C00" w:rsidRPr="00A373DB" w:rsidRDefault="00436CC3" w:rsidP="007F6C00">
      <w:pPr>
        <w:pStyle w:val="af4"/>
        <w:ind w:left="0"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927C20" w:rsidRPr="00A373DB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A373DB">
        <w:rPr>
          <w:rFonts w:ascii="Times New Roman" w:eastAsia="Calibri" w:hAnsi="Times New Roman"/>
          <w:sz w:val="28"/>
          <w:szCs w:val="28"/>
          <w:lang w:eastAsia="en-US"/>
        </w:rPr>
        <w:t>.</w:t>
      </w:r>
      <w:bookmarkStart w:id="12" w:name="sub_305"/>
      <w:r w:rsidR="00A22D09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>Способами установления личности заявителя (представителя заявителя) является:</w:t>
      </w:r>
    </w:p>
    <w:p w14:paraId="6A77DF11" w14:textId="6C2A8E5A" w:rsidR="007F6C00" w:rsidRPr="00A373DB" w:rsidRDefault="00724CAE" w:rsidP="007F6C00">
      <w:pPr>
        <w:pStyle w:val="af4"/>
        <w:ind w:left="0"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) посредством ЕПГУ </w:t>
      </w:r>
      <w:bookmarkStart w:id="13" w:name="_Hlk223086575"/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>-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bookmarkEnd w:id="13"/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 (далее </w:t>
      </w:r>
      <w:r w:rsidR="007F6C00" w:rsidRPr="00A373DB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bookmarkStart w:id="14" w:name="_Hlk224727268"/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>ЕСИА</w:t>
      </w:r>
      <w:bookmarkEnd w:id="14"/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14:paraId="63FC25B1" w14:textId="2C8152C9" w:rsidR="007F6C00" w:rsidRPr="00A373DB" w:rsidRDefault="00724CAE" w:rsidP="007F6C00">
      <w:pPr>
        <w:pStyle w:val="af4"/>
        <w:ind w:left="0"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>) в Органе местного самоуправления при личном обращении, в МФЦ</w:t>
      </w:r>
      <w:r w:rsidRPr="00A373DB">
        <w:rPr>
          <w:rFonts w:ascii="Times New Roman" w:eastAsia="Calibri" w:hAnsi="Times New Roman"/>
          <w:sz w:val="28"/>
          <w:szCs w:val="28"/>
          <w:lang w:eastAsia="en-US"/>
        </w:rPr>
        <w:t>, посредством почтового отправления, по электронной почте</w:t>
      </w:r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7F6C00" w:rsidRPr="00A373DB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 документ, удостоверяющий личность;</w:t>
      </w:r>
    </w:p>
    <w:p w14:paraId="60D0B259" w14:textId="722EF4CB" w:rsidR="007F6C00" w:rsidRPr="00A373DB" w:rsidRDefault="00724CAE" w:rsidP="007F6C00">
      <w:pPr>
        <w:pStyle w:val="af4"/>
        <w:ind w:left="0"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) посредством РПГУ, </w:t>
      </w:r>
      <w:bookmarkStart w:id="15" w:name="_Hlk225243654"/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ФГИС ЕЦП НСПД </w:t>
      </w:r>
      <w:bookmarkEnd w:id="15"/>
      <w:r w:rsidR="007F6C00" w:rsidRPr="00A373DB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 ЕСИА.</w:t>
      </w:r>
    </w:p>
    <w:p w14:paraId="740A6897" w14:textId="64548D5F" w:rsidR="00A22D09" w:rsidRPr="00A373DB" w:rsidRDefault="00A22D09" w:rsidP="007F6C00">
      <w:pPr>
        <w:pStyle w:val="af4"/>
        <w:ind w:left="0" w:firstLine="709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>3</w:t>
      </w:r>
      <w:r w:rsidR="00927C20" w:rsidRPr="00A373DB">
        <w:rPr>
          <w:rFonts w:ascii="Times New Roman" w:hAnsi="Times New Roman"/>
          <w:bCs/>
          <w:sz w:val="28"/>
          <w:szCs w:val="28"/>
        </w:rPr>
        <w:t>6</w:t>
      </w:r>
      <w:r w:rsidRPr="00A373DB">
        <w:rPr>
          <w:rFonts w:ascii="Times New Roman" w:hAnsi="Times New Roman"/>
          <w:bCs/>
          <w:sz w:val="28"/>
          <w:szCs w:val="28"/>
        </w:rPr>
        <w:t xml:space="preserve">. Основания для принятия решения об отказе в приеме запроса и документов и (или) информации приведены в </w:t>
      </w:r>
      <w:r w:rsidR="00173805" w:rsidRPr="00173805">
        <w:rPr>
          <w:rFonts w:ascii="Times New Roman" w:hAnsi="Times New Roman"/>
          <w:bCs/>
          <w:sz w:val="28"/>
          <w:szCs w:val="28"/>
        </w:rPr>
        <w:t xml:space="preserve">таблице </w:t>
      </w:r>
      <w:r w:rsidRPr="00173805">
        <w:rPr>
          <w:rFonts w:ascii="Times New Roman" w:hAnsi="Times New Roman"/>
          <w:bCs/>
          <w:sz w:val="28"/>
          <w:szCs w:val="28"/>
        </w:rPr>
        <w:t>3</w:t>
      </w:r>
      <w:r w:rsidRPr="00A373DB">
        <w:rPr>
          <w:rFonts w:ascii="Times New Roman" w:hAnsi="Times New Roman"/>
          <w:bCs/>
          <w:sz w:val="28"/>
          <w:szCs w:val="28"/>
        </w:rPr>
        <w:t xml:space="preserve"> прил</w:t>
      </w:r>
      <w:r w:rsidR="00173805">
        <w:rPr>
          <w:rFonts w:ascii="Times New Roman" w:hAnsi="Times New Roman"/>
          <w:bCs/>
          <w:sz w:val="28"/>
          <w:szCs w:val="28"/>
        </w:rPr>
        <w:t xml:space="preserve">ожения </w:t>
      </w:r>
      <w:r w:rsidRPr="00A373DB">
        <w:rPr>
          <w:rFonts w:ascii="Times New Roman" w:hAnsi="Times New Roman"/>
          <w:bCs/>
          <w:sz w:val="28"/>
          <w:szCs w:val="28"/>
        </w:rPr>
        <w:t>2 к настоящему Административному регламенту.</w:t>
      </w:r>
      <w:bookmarkStart w:id="16" w:name="_Hlk210922558"/>
      <w:r w:rsidRPr="00A373DB">
        <w:rPr>
          <w:rFonts w:ascii="Times New Roman" w:hAnsi="Times New Roman"/>
          <w:bCs/>
          <w:sz w:val="28"/>
          <w:szCs w:val="28"/>
        </w:rPr>
        <w:t xml:space="preserve"> </w:t>
      </w:r>
    </w:p>
    <w:p w14:paraId="4B996C77" w14:textId="29E8809C" w:rsidR="00AA0EC7" w:rsidRPr="00A373DB" w:rsidRDefault="00A22D09" w:rsidP="007F6C00">
      <w:pPr>
        <w:widowControl w:val="0"/>
        <w:shd w:val="clear" w:color="auto" w:fill="FFFFFF"/>
        <w:ind w:right="140"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3</w:t>
      </w:r>
      <w:r w:rsidR="00927C20" w:rsidRPr="00A373DB">
        <w:rPr>
          <w:rFonts w:ascii="Times New Roman" w:hAnsi="Times New Roman"/>
          <w:sz w:val="28"/>
          <w:szCs w:val="28"/>
        </w:rPr>
        <w:t>7</w:t>
      </w:r>
      <w:r w:rsidRPr="00A373DB">
        <w:rPr>
          <w:rFonts w:ascii="Times New Roman" w:hAnsi="Times New Roman"/>
          <w:sz w:val="28"/>
          <w:szCs w:val="28"/>
        </w:rPr>
        <w:t xml:space="preserve">. </w:t>
      </w:r>
      <w:bookmarkEnd w:id="16"/>
      <w:r w:rsidR="00AA0EC7" w:rsidRPr="00A373DB">
        <w:rPr>
          <w:rFonts w:ascii="Times New Roman" w:hAnsi="Times New Roman"/>
          <w:sz w:val="28"/>
          <w:szCs w:val="28"/>
        </w:rPr>
        <w:t>Возможность приема заявления и документов по выбору заявителя (представителя заявителя) независимо от его места жительства или места пребывания</w:t>
      </w:r>
      <w:r w:rsidR="002B1E5A" w:rsidRPr="00A373DB">
        <w:rPr>
          <w:rFonts w:ascii="Times New Roman" w:hAnsi="Times New Roman"/>
          <w:sz w:val="28"/>
          <w:szCs w:val="28"/>
        </w:rPr>
        <w:t xml:space="preserve"> </w:t>
      </w:r>
      <w:r w:rsidR="002B1E5A" w:rsidRPr="00A373DB">
        <w:rPr>
          <w:rFonts w:ascii="Times New Roman" w:hAnsi="Times New Roman"/>
          <w:bCs/>
          <w:sz w:val="28"/>
          <w:szCs w:val="28"/>
        </w:rPr>
        <w:t>(для физических лиц, включая индивидуальных предпринимателей) либо места нахождения (для юридических лиц)</w:t>
      </w:r>
      <w:r w:rsidR="00AA0EC7" w:rsidRPr="00A373DB">
        <w:rPr>
          <w:rFonts w:ascii="Times New Roman" w:hAnsi="Times New Roman"/>
          <w:sz w:val="28"/>
          <w:szCs w:val="28"/>
        </w:rPr>
        <w:t xml:space="preserve"> предусмотрена в соответствии с соглашением о взаимодействии в МФЦ, а также посредством ЕПГУ, РПГУ, ФГИС Е</w:t>
      </w:r>
      <w:r w:rsidR="00B46E20" w:rsidRPr="00A373DB">
        <w:rPr>
          <w:rFonts w:ascii="Times New Roman" w:hAnsi="Times New Roman"/>
          <w:sz w:val="28"/>
          <w:szCs w:val="28"/>
        </w:rPr>
        <w:t>ЦП НСПД, почтового отправления.</w:t>
      </w:r>
    </w:p>
    <w:p w14:paraId="50E371D4" w14:textId="41C7A58C" w:rsidR="00B46E20" w:rsidRPr="00A373DB" w:rsidRDefault="00AA0EC7" w:rsidP="00B46E20">
      <w:pPr>
        <w:widowControl w:val="0"/>
        <w:shd w:val="clear" w:color="auto" w:fill="FFFFFF"/>
        <w:ind w:right="140"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38. Срок регистрации запроса и документов и (или) информации, необходимых для предоставления муниципальной услуги, осуществляется в день его поступления в Орган местного самоуправления.</w:t>
      </w:r>
    </w:p>
    <w:p w14:paraId="56E8D5F2" w14:textId="77777777" w:rsidR="00B46E20" w:rsidRPr="00A373DB" w:rsidRDefault="00B46E20" w:rsidP="00B46E20">
      <w:pPr>
        <w:widowControl w:val="0"/>
        <w:shd w:val="clear" w:color="auto" w:fill="FFFFFF"/>
        <w:ind w:right="140" w:firstLine="709"/>
        <w:rPr>
          <w:rFonts w:ascii="Times New Roman" w:hAnsi="Times New Roman"/>
          <w:sz w:val="28"/>
          <w:szCs w:val="28"/>
        </w:rPr>
      </w:pPr>
    </w:p>
    <w:p w14:paraId="218D66BD" w14:textId="1F420F4F" w:rsidR="00D63E68" w:rsidRPr="00A373DB" w:rsidRDefault="00D63E68" w:rsidP="00B46E20">
      <w:pPr>
        <w:widowControl w:val="0"/>
        <w:shd w:val="clear" w:color="auto" w:fill="FFFFFF"/>
        <w:ind w:right="140" w:firstLine="0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A373DB">
        <w:rPr>
          <w:rFonts w:ascii="Times New Roman" w:hAnsi="Times New Roman"/>
          <w:bCs/>
          <w:color w:val="26282F"/>
          <w:sz w:val="28"/>
          <w:szCs w:val="28"/>
        </w:rPr>
        <w:t>Межведомственное информационное взаимодействие</w:t>
      </w:r>
    </w:p>
    <w:p w14:paraId="2326B6DD" w14:textId="77777777" w:rsidR="00B46E20" w:rsidRPr="00A373DB" w:rsidRDefault="00B46E20" w:rsidP="00B46E20">
      <w:pPr>
        <w:widowControl w:val="0"/>
        <w:shd w:val="clear" w:color="auto" w:fill="FFFFFF"/>
        <w:ind w:right="140" w:firstLine="709"/>
        <w:rPr>
          <w:rFonts w:ascii="Times New Roman" w:hAnsi="Times New Roman"/>
          <w:bCs/>
          <w:color w:val="26282F"/>
          <w:sz w:val="28"/>
          <w:szCs w:val="28"/>
        </w:rPr>
      </w:pPr>
    </w:p>
    <w:bookmarkEnd w:id="12"/>
    <w:p w14:paraId="48AB34F4" w14:textId="526B6803" w:rsidR="00D63E68" w:rsidRPr="00A373DB" w:rsidRDefault="00D63E68" w:rsidP="007F6C00">
      <w:pPr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927C20" w:rsidRPr="00A373DB">
        <w:rPr>
          <w:rFonts w:ascii="Times New Roman" w:eastAsia="Calibri" w:hAnsi="Times New Roman"/>
          <w:sz w:val="28"/>
          <w:szCs w:val="28"/>
          <w:lang w:eastAsia="en-US"/>
        </w:rPr>
        <w:t>9</w:t>
      </w:r>
      <w:r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. Наименование органа (организации), в который направляется информационный запрос, наименование используемого вида сведений - при осуществлении межведомственного информационного взаимодействия посредством </w:t>
      </w:r>
      <w:r w:rsidR="00AA0EC7" w:rsidRPr="00A373DB">
        <w:rPr>
          <w:rFonts w:ascii="Times New Roman" w:eastAsia="Calibri" w:hAnsi="Times New Roman"/>
          <w:sz w:val="28"/>
          <w:szCs w:val="28"/>
          <w:lang w:eastAsia="en-US"/>
        </w:rPr>
        <w:t>СМЭВ</w:t>
      </w:r>
      <w:r w:rsidRPr="00A373DB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6B1B5BBD" w14:textId="254E7D55" w:rsidR="00D63E68" w:rsidRPr="00A373DB" w:rsidRDefault="00D63E68" w:rsidP="007F6C00">
      <w:pPr>
        <w:ind w:firstLine="708"/>
        <w:rPr>
          <w:rFonts w:ascii="Times New Roman" w:eastAsia="Calibri" w:hAnsi="Times New Roman"/>
          <w:sz w:val="28"/>
          <w:szCs w:val="28"/>
          <w:lang w:eastAsia="en-US" w:bidi="ru-RU"/>
        </w:rPr>
      </w:pPr>
      <w:r w:rsidRPr="00A373DB">
        <w:rPr>
          <w:rFonts w:ascii="Times New Roman" w:eastAsia="Calibri" w:hAnsi="Times New Roman"/>
          <w:sz w:val="28"/>
          <w:szCs w:val="28"/>
          <w:lang w:eastAsia="en-US" w:bidi="ru-RU"/>
        </w:rPr>
        <w:t>Федеральная налоговая служба:</w:t>
      </w:r>
    </w:p>
    <w:p w14:paraId="139B5F78" w14:textId="77777777" w:rsidR="00D63E68" w:rsidRPr="00A373DB" w:rsidRDefault="00D63E68" w:rsidP="007F6C00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A373DB">
        <w:rPr>
          <w:rFonts w:ascii="Times New Roman" w:eastAsia="Calibri" w:hAnsi="Times New Roman"/>
          <w:sz w:val="28"/>
          <w:szCs w:val="28"/>
          <w:lang w:eastAsia="en-US" w:bidi="ru-RU"/>
        </w:rPr>
        <w:t>- выписка из ЕГРЮЛ о юридическом лице, являющемся заявителем;</w:t>
      </w:r>
    </w:p>
    <w:p w14:paraId="4AAA312C" w14:textId="77777777" w:rsidR="00D63E68" w:rsidRPr="00A373DB" w:rsidRDefault="00D63E68" w:rsidP="007F6C00">
      <w:pPr>
        <w:ind w:firstLine="708"/>
        <w:rPr>
          <w:rFonts w:ascii="Times New Roman" w:eastAsia="Calibri" w:hAnsi="Times New Roman"/>
          <w:sz w:val="28"/>
          <w:szCs w:val="28"/>
          <w:lang w:eastAsia="en-US" w:bidi="ru-RU"/>
        </w:rPr>
      </w:pPr>
      <w:r w:rsidRPr="00A373DB">
        <w:rPr>
          <w:rFonts w:ascii="Times New Roman" w:eastAsia="Calibri" w:hAnsi="Times New Roman"/>
          <w:sz w:val="28"/>
          <w:szCs w:val="28"/>
          <w:lang w:eastAsia="en-US" w:bidi="ru-RU"/>
        </w:rPr>
        <w:t>- выписка из ЕГРИП в отношении индивидуального предпринимателя.</w:t>
      </w:r>
    </w:p>
    <w:p w14:paraId="7E2D2FC2" w14:textId="77777777" w:rsidR="00D63E68" w:rsidRPr="00A373DB" w:rsidRDefault="00D63E68" w:rsidP="007F6C00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Федеральная служба государственной регистрации, кадастра и картографии:</w:t>
      </w:r>
    </w:p>
    <w:p w14:paraId="2072CFF6" w14:textId="77777777" w:rsidR="00B46E20" w:rsidRPr="00A373DB" w:rsidRDefault="00D63E68" w:rsidP="00B46E20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lastRenderedPageBreak/>
        <w:t>- выписка из Единого государственного реестра недвижимости об объекте недвижимости.</w:t>
      </w:r>
      <w:bookmarkStart w:id="17" w:name="sub_306"/>
    </w:p>
    <w:p w14:paraId="0A431092" w14:textId="77777777" w:rsidR="00B46E20" w:rsidRPr="00A373DB" w:rsidRDefault="00B46E20" w:rsidP="00B46E20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</w:p>
    <w:p w14:paraId="5A0E031C" w14:textId="77777777" w:rsidR="00B46E20" w:rsidRPr="00A373DB" w:rsidRDefault="00D63E68" w:rsidP="00B46E2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noProof/>
          <w:sz w:val="28"/>
          <w:szCs w:val="28"/>
          <w:lang w:eastAsia="en-US"/>
        </w:rPr>
      </w:pPr>
      <w:r w:rsidRPr="00A373DB">
        <w:rPr>
          <w:rFonts w:ascii="Times New Roman" w:hAnsi="Times New Roman"/>
          <w:noProof/>
          <w:sz w:val="28"/>
          <w:szCs w:val="28"/>
          <w:lang w:eastAsia="en-US"/>
        </w:rPr>
        <w:t>Пр</w:t>
      </w:r>
      <w:r w:rsidR="00B46E20" w:rsidRPr="00A373DB">
        <w:rPr>
          <w:rFonts w:ascii="Times New Roman" w:hAnsi="Times New Roman"/>
          <w:noProof/>
          <w:sz w:val="28"/>
          <w:szCs w:val="28"/>
          <w:lang w:eastAsia="en-US"/>
        </w:rPr>
        <w:t>инятие решения о предоставлении</w:t>
      </w:r>
    </w:p>
    <w:p w14:paraId="08ED3064" w14:textId="669A2FBF" w:rsidR="00D63E68" w:rsidRPr="00A373DB" w:rsidRDefault="00D63E68" w:rsidP="00B46E2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noProof/>
          <w:sz w:val="28"/>
          <w:szCs w:val="28"/>
          <w:lang w:eastAsia="en-US"/>
        </w:rPr>
      </w:pPr>
      <w:r w:rsidRPr="00A373DB">
        <w:rPr>
          <w:rFonts w:ascii="Times New Roman" w:hAnsi="Times New Roman"/>
          <w:noProof/>
          <w:sz w:val="28"/>
          <w:szCs w:val="28"/>
          <w:lang w:eastAsia="en-US"/>
        </w:rPr>
        <w:t xml:space="preserve">(об отказе в предоставлении) </w:t>
      </w:r>
      <w:bookmarkStart w:id="18" w:name="sub_1058"/>
      <w:bookmarkEnd w:id="17"/>
      <w:r w:rsidR="00AA0EC7" w:rsidRPr="00A373DB">
        <w:rPr>
          <w:rFonts w:ascii="Times New Roman" w:hAnsi="Times New Roman"/>
          <w:noProof/>
          <w:sz w:val="28"/>
          <w:szCs w:val="28"/>
          <w:lang w:eastAsia="en-US"/>
        </w:rPr>
        <w:t>муниципальной услуги</w:t>
      </w:r>
    </w:p>
    <w:p w14:paraId="49DF5754" w14:textId="77777777" w:rsidR="00B46E20" w:rsidRPr="00A373DB" w:rsidRDefault="00B46E20" w:rsidP="00B46E20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</w:p>
    <w:bookmarkEnd w:id="18"/>
    <w:p w14:paraId="0D21A653" w14:textId="38B43C52" w:rsidR="00436CC3" w:rsidRPr="00A373DB" w:rsidRDefault="00927C20" w:rsidP="007F6C00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40</w:t>
      </w:r>
      <w:r w:rsidR="00436CC3" w:rsidRPr="00A373DB">
        <w:rPr>
          <w:rFonts w:ascii="Times New Roman" w:hAnsi="Times New Roman"/>
          <w:sz w:val="28"/>
          <w:szCs w:val="28"/>
        </w:rPr>
        <w:t>. Основания для отказа в предоставлении муниципальной услуги приве</w:t>
      </w:r>
      <w:r w:rsidR="00173805">
        <w:rPr>
          <w:rFonts w:ascii="Times New Roman" w:hAnsi="Times New Roman"/>
          <w:sz w:val="28"/>
          <w:szCs w:val="28"/>
        </w:rPr>
        <w:t xml:space="preserve">дены в таблице № 3 приложения </w:t>
      </w:r>
      <w:r w:rsidR="00436CC3" w:rsidRPr="00A373DB">
        <w:rPr>
          <w:rFonts w:ascii="Times New Roman" w:hAnsi="Times New Roman"/>
          <w:sz w:val="28"/>
          <w:szCs w:val="28"/>
        </w:rPr>
        <w:t>2 к настоящему Административному регламенту.</w:t>
      </w:r>
    </w:p>
    <w:p w14:paraId="2E33910E" w14:textId="77777777" w:rsidR="00B46E20" w:rsidRPr="00A373DB" w:rsidRDefault="00A22D09" w:rsidP="00B46E20">
      <w:pPr>
        <w:pStyle w:val="ae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373DB">
        <w:rPr>
          <w:rFonts w:eastAsia="Calibri"/>
          <w:sz w:val="28"/>
          <w:szCs w:val="28"/>
          <w:lang w:eastAsia="en-US"/>
        </w:rPr>
        <w:t>4</w:t>
      </w:r>
      <w:r w:rsidR="00927C20" w:rsidRPr="00A373DB">
        <w:rPr>
          <w:rFonts w:eastAsia="Calibri"/>
          <w:sz w:val="28"/>
          <w:szCs w:val="28"/>
          <w:lang w:eastAsia="en-US"/>
        </w:rPr>
        <w:t>1</w:t>
      </w:r>
      <w:r w:rsidR="00436CC3" w:rsidRPr="00A373DB">
        <w:rPr>
          <w:rFonts w:eastAsia="Calibri"/>
          <w:sz w:val="28"/>
          <w:szCs w:val="28"/>
          <w:lang w:eastAsia="en-US"/>
        </w:rPr>
        <w:t xml:space="preserve">. </w:t>
      </w:r>
      <w:r w:rsidR="00B90E1D" w:rsidRPr="00A373DB">
        <w:rPr>
          <w:rFonts w:eastAsia="Calibri"/>
          <w:sz w:val="28"/>
          <w:szCs w:val="28"/>
          <w:lang w:eastAsia="en-US"/>
        </w:rPr>
        <w:t>Принятие решения о предоставлении муниципальной услуги осуществляется в срок, не превышающий 2</w:t>
      </w:r>
      <w:r w:rsidR="00B733DB" w:rsidRPr="00A373DB">
        <w:rPr>
          <w:rFonts w:eastAsia="Calibri"/>
          <w:sz w:val="28"/>
          <w:szCs w:val="28"/>
          <w:lang w:eastAsia="en-US"/>
        </w:rPr>
        <w:t>4</w:t>
      </w:r>
      <w:r w:rsidR="00B90E1D" w:rsidRPr="00A373DB">
        <w:rPr>
          <w:rFonts w:eastAsia="Calibri"/>
          <w:sz w:val="28"/>
          <w:szCs w:val="28"/>
          <w:lang w:eastAsia="en-US"/>
        </w:rPr>
        <w:t xml:space="preserve"> </w:t>
      </w:r>
      <w:r w:rsidR="00B733DB" w:rsidRPr="00A373DB">
        <w:rPr>
          <w:rFonts w:eastAsia="Calibri"/>
          <w:sz w:val="28"/>
          <w:szCs w:val="28"/>
          <w:lang w:eastAsia="en-US"/>
        </w:rPr>
        <w:t>календарных</w:t>
      </w:r>
      <w:r w:rsidR="00B90E1D" w:rsidRPr="00A373DB">
        <w:rPr>
          <w:rFonts w:eastAsia="Calibri"/>
          <w:sz w:val="28"/>
          <w:szCs w:val="28"/>
          <w:lang w:eastAsia="en-US"/>
        </w:rPr>
        <w:t xml:space="preserve"> дней со дня получения Органом местного самоуправления всех сведений, необходимых для принятия решения.</w:t>
      </w:r>
      <w:bookmarkStart w:id="19" w:name="sub_307"/>
    </w:p>
    <w:p w14:paraId="2D1D0F67" w14:textId="77777777" w:rsidR="00B46E20" w:rsidRPr="00A373DB" w:rsidRDefault="00B46E20" w:rsidP="00B46E20">
      <w:pPr>
        <w:pStyle w:val="ae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17B2164C" w14:textId="77777777" w:rsidR="00B46E20" w:rsidRPr="00A373DB" w:rsidRDefault="00D63E68" w:rsidP="00B46E20">
      <w:pPr>
        <w:pStyle w:val="ae"/>
        <w:jc w:val="center"/>
        <w:rPr>
          <w:sz w:val="28"/>
          <w:szCs w:val="28"/>
        </w:rPr>
      </w:pPr>
      <w:r w:rsidRPr="00A373DB">
        <w:rPr>
          <w:sz w:val="28"/>
          <w:szCs w:val="28"/>
        </w:rPr>
        <w:t>Предоставление результата муниципальной услуги</w:t>
      </w:r>
      <w:bookmarkEnd w:id="19"/>
    </w:p>
    <w:p w14:paraId="085C7B5D" w14:textId="77777777" w:rsidR="00B46E20" w:rsidRPr="00A373DB" w:rsidRDefault="00B46E20" w:rsidP="00B46E20">
      <w:pPr>
        <w:pStyle w:val="ae"/>
        <w:ind w:firstLine="708"/>
        <w:jc w:val="both"/>
        <w:rPr>
          <w:sz w:val="28"/>
          <w:szCs w:val="28"/>
        </w:rPr>
      </w:pPr>
    </w:p>
    <w:p w14:paraId="6FE12E9D" w14:textId="3EC9DF4A" w:rsidR="00B46E20" w:rsidRPr="00A373DB" w:rsidRDefault="00A22D09" w:rsidP="00B46E20">
      <w:pPr>
        <w:pStyle w:val="ae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373DB">
        <w:rPr>
          <w:rFonts w:eastAsia="Calibri"/>
          <w:sz w:val="28"/>
          <w:szCs w:val="28"/>
          <w:lang w:eastAsia="en-US"/>
        </w:rPr>
        <w:t>4</w:t>
      </w:r>
      <w:r w:rsidR="00B90E1D" w:rsidRPr="00A373DB">
        <w:rPr>
          <w:rFonts w:eastAsia="Calibri"/>
          <w:sz w:val="28"/>
          <w:szCs w:val="28"/>
          <w:lang w:eastAsia="en-US"/>
        </w:rPr>
        <w:t>2</w:t>
      </w:r>
      <w:r w:rsidR="00D63E68" w:rsidRPr="00A373DB">
        <w:rPr>
          <w:rFonts w:eastAsia="Calibri"/>
          <w:sz w:val="28"/>
          <w:szCs w:val="28"/>
          <w:lang w:eastAsia="en-US"/>
        </w:rPr>
        <w:t xml:space="preserve">. Независимо от способа предоставления результата муниципальной услуги, срок предоставления заявителю результата муниципальной услуги, исчисляемый со дня принятия решения о предоставлении (об отказе в предоставлении) муниципальной услуги </w:t>
      </w:r>
      <w:r w:rsidR="00B46E20" w:rsidRPr="00A373DB">
        <w:rPr>
          <w:rFonts w:eastAsia="Calibri"/>
          <w:sz w:val="28"/>
          <w:szCs w:val="28"/>
          <w:lang w:eastAsia="en-US"/>
        </w:rPr>
        <w:t>-</w:t>
      </w:r>
      <w:r w:rsidR="00D63E68" w:rsidRPr="00A373DB">
        <w:rPr>
          <w:rFonts w:eastAsia="Calibri"/>
          <w:sz w:val="28"/>
          <w:szCs w:val="28"/>
          <w:lang w:eastAsia="en-US"/>
        </w:rPr>
        <w:t xml:space="preserve"> 1 </w:t>
      </w:r>
      <w:r w:rsidR="00B90E1D" w:rsidRPr="00A373DB">
        <w:rPr>
          <w:rFonts w:eastAsia="Calibri"/>
          <w:sz w:val="28"/>
          <w:szCs w:val="28"/>
          <w:lang w:eastAsia="en-US"/>
        </w:rPr>
        <w:t>рабочий</w:t>
      </w:r>
      <w:r w:rsidR="00173805">
        <w:rPr>
          <w:rFonts w:eastAsia="Calibri"/>
          <w:sz w:val="28"/>
          <w:szCs w:val="28"/>
          <w:lang w:eastAsia="en-US"/>
        </w:rPr>
        <w:t xml:space="preserve"> день.</w:t>
      </w:r>
    </w:p>
    <w:p w14:paraId="624E06E7" w14:textId="2F321487" w:rsidR="00331525" w:rsidRPr="00A373DB" w:rsidRDefault="00927C20" w:rsidP="00B46E20">
      <w:pPr>
        <w:pStyle w:val="ae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373DB">
        <w:rPr>
          <w:sz w:val="28"/>
          <w:szCs w:val="28"/>
        </w:rPr>
        <w:t>4</w:t>
      </w:r>
      <w:r w:rsidR="00B90E1D" w:rsidRPr="00A373DB">
        <w:rPr>
          <w:sz w:val="28"/>
          <w:szCs w:val="28"/>
        </w:rPr>
        <w:t>3</w:t>
      </w:r>
      <w:r w:rsidR="00D63E68" w:rsidRPr="00A373DB">
        <w:rPr>
          <w:color w:val="000000" w:themeColor="text1"/>
          <w:sz w:val="28"/>
          <w:szCs w:val="28"/>
        </w:rPr>
        <w:t>.</w:t>
      </w:r>
      <w:r w:rsidR="00D63E68" w:rsidRPr="00A373DB">
        <w:rPr>
          <w:sz w:val="28"/>
          <w:szCs w:val="28"/>
        </w:rPr>
        <w:t xml:space="preserve"> </w:t>
      </w:r>
      <w:bookmarkStart w:id="20" w:name="_Hlk225340280"/>
      <w:r w:rsidR="00B90E1D" w:rsidRPr="00A373DB">
        <w:rPr>
          <w:rFonts w:eastAsia="Calibri"/>
          <w:color w:val="000000"/>
          <w:sz w:val="28"/>
          <w:szCs w:val="28"/>
          <w:lang w:eastAsia="en-US"/>
        </w:rPr>
        <w:t>Результат предоставления муниципальной услуги может быть предоставлен по выбору заявителя независимо от его места жительства или места пребывания либо места нахождения.</w:t>
      </w:r>
      <w:bookmarkEnd w:id="20"/>
    </w:p>
    <w:p w14:paraId="56972DAF" w14:textId="3AF9B2CE" w:rsidR="00D63E68" w:rsidRPr="00A373DB" w:rsidRDefault="00D63E68" w:rsidP="007F6C00">
      <w:pPr>
        <w:ind w:right="140"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381CEAAC" w14:textId="36C3FA8B" w:rsidR="00B46E20" w:rsidRPr="00A373DB" w:rsidRDefault="00173805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I</w:t>
      </w:r>
      <w:r w:rsidRPr="00A373DB">
        <w:rPr>
          <w:rFonts w:ascii="Times New Roman" w:hAnsi="Times New Roman"/>
          <w:sz w:val="28"/>
          <w:szCs w:val="28"/>
          <w:lang w:val="en-US"/>
        </w:rPr>
        <w:t>V</w:t>
      </w:r>
      <w:r w:rsidRPr="00A373DB">
        <w:rPr>
          <w:rFonts w:ascii="Times New Roman" w:hAnsi="Times New Roman"/>
          <w:sz w:val="28"/>
          <w:szCs w:val="28"/>
        </w:rPr>
        <w:t>. ОПИСАНИЕ МУНИЦИПАЛЬНОЙ УСЛУГИ</w:t>
      </w:r>
    </w:p>
    <w:p w14:paraId="4B750D21" w14:textId="287C2455" w:rsidR="00331525" w:rsidRPr="00A373DB" w:rsidRDefault="00173805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В УПРЕЖДАЮЩЕМ (ПРОАКТИВНОМ) РЕЖИМЕ</w:t>
      </w:r>
    </w:p>
    <w:p w14:paraId="0A47B433" w14:textId="77777777" w:rsidR="00E91ACC" w:rsidRPr="00A373DB" w:rsidRDefault="00E91ACC" w:rsidP="007F6C00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</w:rPr>
      </w:pPr>
    </w:p>
    <w:p w14:paraId="7F64A040" w14:textId="52B60823" w:rsidR="00184D86" w:rsidRPr="00A373DB" w:rsidRDefault="00927C20" w:rsidP="00B46E20">
      <w:pPr>
        <w:widowControl w:val="0"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4</w:t>
      </w:r>
      <w:r w:rsidR="00B90E1D" w:rsidRPr="00A373DB">
        <w:rPr>
          <w:rFonts w:ascii="Times New Roman" w:hAnsi="Times New Roman"/>
          <w:sz w:val="28"/>
          <w:szCs w:val="28"/>
        </w:rPr>
        <w:t>4</w:t>
      </w:r>
      <w:r w:rsidR="00436CC3" w:rsidRPr="00A373DB">
        <w:rPr>
          <w:rFonts w:ascii="Times New Roman" w:hAnsi="Times New Roman"/>
          <w:sz w:val="28"/>
          <w:szCs w:val="28"/>
        </w:rPr>
        <w:t xml:space="preserve">. </w:t>
      </w:r>
      <w:r w:rsidR="00E91ACC" w:rsidRPr="00A373DB">
        <w:rPr>
          <w:rFonts w:ascii="Times New Roman" w:hAnsi="Times New Roman"/>
          <w:sz w:val="28"/>
          <w:szCs w:val="28"/>
        </w:rPr>
        <w:t>Предоставление муниципальной услуги в упреждающем (</w:t>
      </w:r>
      <w:proofErr w:type="spellStart"/>
      <w:r w:rsidR="00E91ACC" w:rsidRPr="00A373DB">
        <w:rPr>
          <w:rFonts w:ascii="Times New Roman" w:hAnsi="Times New Roman"/>
          <w:sz w:val="28"/>
          <w:szCs w:val="28"/>
        </w:rPr>
        <w:t>проактивном</w:t>
      </w:r>
      <w:proofErr w:type="spellEnd"/>
      <w:r w:rsidR="00E91ACC" w:rsidRPr="00A373DB">
        <w:rPr>
          <w:rFonts w:ascii="Times New Roman" w:hAnsi="Times New Roman"/>
          <w:sz w:val="28"/>
          <w:szCs w:val="28"/>
        </w:rPr>
        <w:t>) режиме не предусмотрено.</w:t>
      </w:r>
    </w:p>
    <w:p w14:paraId="34699CED" w14:textId="77777777" w:rsidR="00B46E20" w:rsidRPr="00A373DB" w:rsidRDefault="00B46E20" w:rsidP="00B46E20">
      <w:pPr>
        <w:widowControl w:val="0"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</w:p>
    <w:p w14:paraId="6EFF0236" w14:textId="535E3BB2" w:rsidR="00184D86" w:rsidRPr="00A373DB" w:rsidRDefault="00173805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  <w:lang w:val="en-US"/>
        </w:rPr>
        <w:t>V</w:t>
      </w:r>
      <w:r w:rsidRPr="00A373DB">
        <w:rPr>
          <w:rFonts w:ascii="Times New Roman" w:hAnsi="Times New Roman"/>
          <w:sz w:val="28"/>
          <w:szCs w:val="28"/>
        </w:rPr>
        <w:t xml:space="preserve">. </w:t>
      </w:r>
      <w:r w:rsidRPr="00A373DB">
        <w:rPr>
          <w:rFonts w:ascii="Times New Roman" w:hAnsi="Times New Roman"/>
          <w:bCs/>
          <w:sz w:val="28"/>
          <w:szCs w:val="28"/>
        </w:rPr>
        <w:t>ОЦЕНКА СВЕДЕНИЙ О ЗАЯВИТЕЛЕ И (ИЛИ) ОБЪЕКТАХ,</w:t>
      </w:r>
    </w:p>
    <w:p w14:paraId="26010A87" w14:textId="5249901D" w:rsidR="00B46E20" w:rsidRPr="00A373DB" w:rsidRDefault="00173805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 xml:space="preserve">ПРИНАДЛЕЖАЩИХ ЗАЯВИТЕЛЮ, </w:t>
      </w:r>
      <w:proofErr w:type="gramStart"/>
      <w:r>
        <w:rPr>
          <w:rFonts w:ascii="Times New Roman" w:hAnsi="Times New Roman"/>
          <w:bCs/>
          <w:sz w:val="28"/>
          <w:szCs w:val="28"/>
        </w:rPr>
        <w:t>И</w:t>
      </w:r>
      <w:proofErr w:type="gramEnd"/>
      <w:r w:rsidRPr="00A373DB">
        <w:rPr>
          <w:rFonts w:ascii="Times New Roman" w:hAnsi="Times New Roman"/>
          <w:bCs/>
          <w:sz w:val="28"/>
          <w:szCs w:val="28"/>
        </w:rPr>
        <w:t xml:space="preserve"> (ИЛИ) ИНЫХ ОБЪЕКТАХ,</w:t>
      </w:r>
    </w:p>
    <w:p w14:paraId="0CA2C1C1" w14:textId="77777777" w:rsidR="00173805" w:rsidRDefault="00173805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>А ТАКЖЕ ЗНАНИЙ</w:t>
      </w:r>
      <w:r>
        <w:rPr>
          <w:rFonts w:ascii="Times New Roman" w:hAnsi="Times New Roman"/>
          <w:bCs/>
          <w:sz w:val="28"/>
          <w:szCs w:val="28"/>
        </w:rPr>
        <w:t xml:space="preserve"> (НАВЫКОВ) ЗАЯВИТЕЛЯ НА ПРЕДМЕТ</w:t>
      </w:r>
    </w:p>
    <w:p w14:paraId="43C35F02" w14:textId="77777777" w:rsidR="00173805" w:rsidRDefault="00173805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>ИХ СООТВЕТСТВИЯ</w:t>
      </w:r>
      <w:r>
        <w:rPr>
          <w:rFonts w:ascii="Times New Roman" w:hAnsi="Times New Roman"/>
          <w:bCs/>
          <w:sz w:val="28"/>
          <w:szCs w:val="28"/>
        </w:rPr>
        <w:t xml:space="preserve"> ТРЕБОВАНИЯМ ЗАКОНОДАТЕЛЬСТВА</w:t>
      </w:r>
    </w:p>
    <w:p w14:paraId="73626026" w14:textId="77777777" w:rsidR="00173805" w:rsidRDefault="00173805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>РОССИЙСКОЙ ФЕДЕРАЦИИ</w:t>
      </w:r>
      <w:r>
        <w:rPr>
          <w:rFonts w:ascii="Times New Roman" w:hAnsi="Times New Roman"/>
          <w:bCs/>
          <w:sz w:val="28"/>
          <w:szCs w:val="28"/>
        </w:rPr>
        <w:t xml:space="preserve"> (ЗА ИСКЛЮЧЕНИЕМ ТРЕБОВАНИЙ,</w:t>
      </w:r>
    </w:p>
    <w:p w14:paraId="4C4D080F" w14:textId="77777777" w:rsidR="00173805" w:rsidRDefault="00173805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>КОТОРЫЕ ПРОВЕРЯЮТСЯ В РАМКАХ</w:t>
      </w:r>
      <w:r>
        <w:rPr>
          <w:rFonts w:ascii="Times New Roman" w:hAnsi="Times New Roman"/>
          <w:bCs/>
          <w:sz w:val="28"/>
          <w:szCs w:val="28"/>
        </w:rPr>
        <w:t xml:space="preserve"> ПРОЦЕДУРЫ ПРИНЯТИЯ</w:t>
      </w:r>
    </w:p>
    <w:p w14:paraId="345760AA" w14:textId="77777777" w:rsidR="00173805" w:rsidRDefault="00173805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РЕШЕНИЯ О ПРЕДОСТАВЛЕНИИ</w:t>
      </w:r>
    </w:p>
    <w:p w14:paraId="2C938E44" w14:textId="51519FCB" w:rsidR="00B46E20" w:rsidRPr="00A373DB" w:rsidRDefault="00173805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>(ОТКАЗЕ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373DB">
        <w:rPr>
          <w:rFonts w:ascii="Times New Roman" w:hAnsi="Times New Roman"/>
          <w:bCs/>
          <w:sz w:val="28"/>
          <w:szCs w:val="28"/>
        </w:rPr>
        <w:t>В ПРЕДОСТАВЛЕНИИ) МУНИЦИПАЛЬНОЙ УСЛУГИ)</w:t>
      </w:r>
    </w:p>
    <w:p w14:paraId="3DF21A16" w14:textId="77777777" w:rsidR="00B46E20" w:rsidRPr="00A373DB" w:rsidRDefault="00B46E20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14:paraId="05F68C62" w14:textId="77777777" w:rsidR="00B46E20" w:rsidRPr="00A373DB" w:rsidRDefault="006931A2" w:rsidP="00B46E20">
      <w:pPr>
        <w:widowControl w:val="0"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4</w:t>
      </w:r>
      <w:r w:rsidR="00B90E1D" w:rsidRPr="00A373DB">
        <w:rPr>
          <w:rFonts w:ascii="Times New Roman" w:hAnsi="Times New Roman"/>
          <w:sz w:val="28"/>
          <w:szCs w:val="28"/>
        </w:rPr>
        <w:t>5</w:t>
      </w:r>
      <w:r w:rsidRPr="00A373DB">
        <w:rPr>
          <w:rFonts w:ascii="Times New Roman" w:hAnsi="Times New Roman"/>
          <w:sz w:val="28"/>
          <w:szCs w:val="28"/>
        </w:rPr>
        <w:t>.</w:t>
      </w:r>
      <w:r w:rsidR="00490A5E" w:rsidRPr="00A373DB">
        <w:rPr>
          <w:rFonts w:ascii="Times New Roman" w:hAnsi="Times New Roman"/>
          <w:sz w:val="28"/>
          <w:szCs w:val="28"/>
        </w:rPr>
        <w:t xml:space="preserve"> Оценка сведений о заявителе проводится на соответствие требованиям, указанным в п. </w:t>
      </w:r>
      <w:r w:rsidR="00D63E68" w:rsidRPr="00A373DB">
        <w:rPr>
          <w:rFonts w:ascii="Times New Roman" w:hAnsi="Times New Roman"/>
          <w:sz w:val="28"/>
          <w:szCs w:val="28"/>
        </w:rPr>
        <w:t>4</w:t>
      </w:r>
      <w:r w:rsidR="00490A5E" w:rsidRPr="00A373DB">
        <w:rPr>
          <w:rFonts w:ascii="Times New Roman" w:hAnsi="Times New Roman"/>
          <w:sz w:val="28"/>
          <w:szCs w:val="28"/>
        </w:rPr>
        <w:t xml:space="preserve">, </w:t>
      </w:r>
      <w:r w:rsidR="00D63E68" w:rsidRPr="00A373DB">
        <w:rPr>
          <w:rFonts w:ascii="Times New Roman" w:hAnsi="Times New Roman"/>
          <w:sz w:val="28"/>
          <w:szCs w:val="28"/>
        </w:rPr>
        <w:t>5</w:t>
      </w:r>
      <w:r w:rsidR="00490A5E" w:rsidRPr="00A373DB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14:paraId="20392C4A" w14:textId="77777777" w:rsidR="00B46E20" w:rsidRPr="00A373DB" w:rsidRDefault="006931A2" w:rsidP="00B46E20">
      <w:pPr>
        <w:widowControl w:val="0"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4</w:t>
      </w:r>
      <w:r w:rsidR="00B90E1D" w:rsidRPr="00A373DB">
        <w:rPr>
          <w:rFonts w:ascii="Times New Roman" w:hAnsi="Times New Roman"/>
          <w:sz w:val="28"/>
          <w:szCs w:val="28"/>
        </w:rPr>
        <w:t>6</w:t>
      </w:r>
      <w:r w:rsidRPr="00A373DB">
        <w:rPr>
          <w:rFonts w:ascii="Times New Roman" w:hAnsi="Times New Roman"/>
          <w:sz w:val="28"/>
          <w:szCs w:val="28"/>
        </w:rPr>
        <w:t>.</w:t>
      </w:r>
      <w:r w:rsidR="00490A5E" w:rsidRPr="00A373DB">
        <w:rPr>
          <w:rFonts w:ascii="Times New Roman" w:hAnsi="Times New Roman"/>
          <w:sz w:val="28"/>
          <w:szCs w:val="28"/>
        </w:rPr>
        <w:t xml:space="preserve"> Продолжительность процедуры оценки составляет 60 мин.</w:t>
      </w:r>
    </w:p>
    <w:p w14:paraId="0371F20E" w14:textId="77777777" w:rsidR="00B46E20" w:rsidRPr="00A373DB" w:rsidRDefault="006931A2" w:rsidP="00B46E20">
      <w:pPr>
        <w:widowControl w:val="0"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4</w:t>
      </w:r>
      <w:r w:rsidR="00B90E1D" w:rsidRPr="00A373DB">
        <w:rPr>
          <w:rFonts w:ascii="Times New Roman" w:hAnsi="Times New Roman"/>
          <w:sz w:val="28"/>
          <w:szCs w:val="28"/>
        </w:rPr>
        <w:t>7</w:t>
      </w:r>
      <w:r w:rsidRPr="00A373DB">
        <w:rPr>
          <w:rFonts w:ascii="Times New Roman" w:hAnsi="Times New Roman"/>
          <w:sz w:val="28"/>
          <w:szCs w:val="28"/>
        </w:rPr>
        <w:t>.</w:t>
      </w:r>
      <w:r w:rsidR="00490A5E" w:rsidRPr="00A373DB">
        <w:rPr>
          <w:rFonts w:ascii="Times New Roman" w:hAnsi="Times New Roman"/>
          <w:sz w:val="28"/>
          <w:szCs w:val="28"/>
        </w:rPr>
        <w:t xml:space="preserve"> Субъектом, проводящим процедуру оценки, является специалист </w:t>
      </w:r>
      <w:r w:rsidR="00B90E1D" w:rsidRPr="00A373DB">
        <w:rPr>
          <w:rFonts w:ascii="Times New Roman" w:hAnsi="Times New Roman"/>
          <w:sz w:val="28"/>
          <w:szCs w:val="28"/>
        </w:rPr>
        <w:t>Уполномоченного органа</w:t>
      </w:r>
      <w:r w:rsidR="00490A5E" w:rsidRPr="00A373DB">
        <w:rPr>
          <w:rFonts w:ascii="Times New Roman" w:hAnsi="Times New Roman"/>
          <w:sz w:val="28"/>
          <w:szCs w:val="28"/>
        </w:rPr>
        <w:t xml:space="preserve"> ответственный за предоставление </w:t>
      </w:r>
      <w:r w:rsidR="00B90E1D" w:rsidRPr="00A373DB">
        <w:rPr>
          <w:rFonts w:ascii="Times New Roman" w:hAnsi="Times New Roman"/>
          <w:sz w:val="28"/>
          <w:szCs w:val="28"/>
        </w:rPr>
        <w:t>муниципальной услуги</w:t>
      </w:r>
      <w:r w:rsidR="00490A5E" w:rsidRPr="00A373DB">
        <w:rPr>
          <w:rFonts w:ascii="Times New Roman" w:hAnsi="Times New Roman"/>
          <w:sz w:val="28"/>
          <w:szCs w:val="28"/>
        </w:rPr>
        <w:t>;</w:t>
      </w:r>
    </w:p>
    <w:p w14:paraId="56880AC3" w14:textId="77777777" w:rsidR="00B46E20" w:rsidRPr="00A373DB" w:rsidRDefault="00B90E1D" w:rsidP="00B46E20">
      <w:pPr>
        <w:widowControl w:val="0"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lastRenderedPageBreak/>
        <w:t>48</w:t>
      </w:r>
      <w:r w:rsidR="006931A2" w:rsidRPr="00A373DB">
        <w:rPr>
          <w:rFonts w:ascii="Times New Roman" w:hAnsi="Times New Roman"/>
          <w:sz w:val="28"/>
          <w:szCs w:val="28"/>
        </w:rPr>
        <w:t>.</w:t>
      </w:r>
      <w:r w:rsidR="00490A5E" w:rsidRPr="00A373DB">
        <w:rPr>
          <w:rFonts w:ascii="Times New Roman" w:hAnsi="Times New Roman"/>
          <w:sz w:val="28"/>
          <w:szCs w:val="28"/>
        </w:rPr>
        <w:t xml:space="preserve"> Проведение процедуры оценки осуществляется по адресу: </w:t>
      </w:r>
      <w:proofErr w:type="spellStart"/>
      <w:r w:rsidR="00490A5E" w:rsidRPr="00A373DB">
        <w:rPr>
          <w:rFonts w:ascii="Times New Roman" w:hAnsi="Times New Roman"/>
          <w:sz w:val="28"/>
          <w:szCs w:val="28"/>
        </w:rPr>
        <w:t>пгт</w:t>
      </w:r>
      <w:proofErr w:type="spellEnd"/>
      <w:r w:rsidR="00490A5E" w:rsidRPr="00A373DB">
        <w:rPr>
          <w:rFonts w:ascii="Times New Roman" w:hAnsi="Times New Roman"/>
          <w:sz w:val="28"/>
          <w:szCs w:val="28"/>
        </w:rPr>
        <w:t xml:space="preserve">. Ноглики, ул. Советская, д. 15, </w:t>
      </w:r>
      <w:proofErr w:type="spellStart"/>
      <w:r w:rsidR="00490A5E" w:rsidRPr="00A373DB">
        <w:rPr>
          <w:rFonts w:ascii="Times New Roman" w:hAnsi="Times New Roman"/>
          <w:sz w:val="28"/>
          <w:szCs w:val="28"/>
        </w:rPr>
        <w:t>каб</w:t>
      </w:r>
      <w:proofErr w:type="spellEnd"/>
      <w:r w:rsidR="00490A5E" w:rsidRPr="00A373DB">
        <w:rPr>
          <w:rFonts w:ascii="Times New Roman" w:hAnsi="Times New Roman"/>
          <w:sz w:val="28"/>
          <w:szCs w:val="28"/>
        </w:rPr>
        <w:t>. 306.</w:t>
      </w:r>
    </w:p>
    <w:p w14:paraId="0F69DC15" w14:textId="77777777" w:rsidR="00B46E20" w:rsidRPr="00A373DB" w:rsidRDefault="00B46E20" w:rsidP="00B46E20">
      <w:pPr>
        <w:widowControl w:val="0"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</w:p>
    <w:p w14:paraId="145C408F" w14:textId="77777777" w:rsidR="00173805" w:rsidRDefault="00173805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  <w:lang w:val="en-US"/>
        </w:rPr>
        <w:t>VI</w:t>
      </w:r>
      <w:r w:rsidRPr="00A373DB">
        <w:rPr>
          <w:rFonts w:ascii="Times New Roman" w:hAnsi="Times New Roman"/>
          <w:sz w:val="28"/>
          <w:szCs w:val="28"/>
        </w:rPr>
        <w:t>. С</w:t>
      </w:r>
      <w:r>
        <w:rPr>
          <w:rFonts w:ascii="Times New Roman" w:hAnsi="Times New Roman"/>
          <w:sz w:val="28"/>
          <w:szCs w:val="28"/>
        </w:rPr>
        <w:t>ПОСОБЫ ИНФОРМИРОВАНИЯ ЗАЯВИТЕЛЯ</w:t>
      </w:r>
    </w:p>
    <w:p w14:paraId="06A7EB36" w14:textId="4E09CD02" w:rsidR="00173805" w:rsidRDefault="00173805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ОБ ИЗМЕНЕНИИ СТАТУСА</w:t>
      </w:r>
      <w:r>
        <w:rPr>
          <w:rFonts w:ascii="Times New Roman" w:hAnsi="Times New Roman"/>
          <w:sz w:val="28"/>
          <w:szCs w:val="28"/>
        </w:rPr>
        <w:t xml:space="preserve"> РАССМОТРЕНИЯ</w:t>
      </w:r>
    </w:p>
    <w:p w14:paraId="4660FAD8" w14:textId="72F73B06" w:rsidR="00D63E68" w:rsidRPr="00A373DB" w:rsidRDefault="00173805" w:rsidP="00B46E2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ЗАЯВЛЕНИЯ О ПРЕДОСТАВЛЕНИИ УСЛУГИ</w:t>
      </w:r>
    </w:p>
    <w:p w14:paraId="11841A0C" w14:textId="77777777" w:rsidR="00D63E68" w:rsidRPr="00A373DB" w:rsidRDefault="00D63E68" w:rsidP="007F6C00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7308B26B" w14:textId="77777777" w:rsidR="00B46E20" w:rsidRPr="00A373DB" w:rsidRDefault="00B90E1D" w:rsidP="00B46E2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49</w:t>
      </w:r>
      <w:r w:rsidR="00D63E68" w:rsidRPr="00A373DB">
        <w:rPr>
          <w:rFonts w:ascii="Times New Roman" w:eastAsia="Calibri" w:hAnsi="Times New Roman"/>
          <w:sz w:val="28"/>
          <w:szCs w:val="28"/>
          <w:lang w:eastAsia="en-US"/>
        </w:rPr>
        <w:t xml:space="preserve">. Способом информирования заявителя об изменении статуса рассмотрения заявления является направление такой информации посредством ЕПГУ, РПГУ, ФГИС ЕЦП НСПД, </w:t>
      </w:r>
      <w:r w:rsidR="00D63E68" w:rsidRPr="00A373DB">
        <w:rPr>
          <w:rFonts w:ascii="Times New Roman" w:hAnsi="Times New Roman"/>
          <w:sz w:val="28"/>
          <w:szCs w:val="28"/>
        </w:rPr>
        <w:t>а также посредством телефонной связи, почтового отправления или электронной почте по выбору заявителя.</w:t>
      </w:r>
    </w:p>
    <w:p w14:paraId="4C725134" w14:textId="77777777" w:rsidR="00B46E20" w:rsidRPr="00A373DB" w:rsidRDefault="00B46E20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br w:type="page"/>
      </w:r>
    </w:p>
    <w:p w14:paraId="2C67DFA7" w14:textId="5B2B1265" w:rsidR="006D68C0" w:rsidRPr="00A373DB" w:rsidRDefault="00B46E20" w:rsidP="00D8379C">
      <w:pPr>
        <w:widowControl w:val="0"/>
        <w:autoSpaceDE w:val="0"/>
        <w:autoSpaceDN w:val="0"/>
        <w:adjustRightInd w:val="0"/>
        <w:spacing w:after="120"/>
        <w:ind w:left="3827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6D68C0" w:rsidRPr="00A373DB">
        <w:rPr>
          <w:rFonts w:ascii="Times New Roman" w:hAnsi="Times New Roman"/>
          <w:sz w:val="28"/>
          <w:szCs w:val="28"/>
        </w:rPr>
        <w:t xml:space="preserve"> 1</w:t>
      </w:r>
    </w:p>
    <w:p w14:paraId="27FBD69F" w14:textId="77777777" w:rsidR="006D68C0" w:rsidRPr="00A373DB" w:rsidRDefault="006D68C0" w:rsidP="00D8379C">
      <w:pPr>
        <w:autoSpaceDE w:val="0"/>
        <w:autoSpaceDN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03655A25" w14:textId="77777777" w:rsidR="006D68C0" w:rsidRPr="00A373DB" w:rsidRDefault="006D68C0" w:rsidP="00D8379C">
      <w:pPr>
        <w:autoSpaceDE w:val="0"/>
        <w:autoSpaceDN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14:paraId="69B5C2D1" w14:textId="77777777" w:rsidR="00B46E20" w:rsidRPr="00A373DB" w:rsidRDefault="00A22D09" w:rsidP="00D8379C">
      <w:pPr>
        <w:autoSpaceDE w:val="0"/>
        <w:autoSpaceDN w:val="0"/>
        <w:adjustRightInd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«Заключение согл</w:t>
      </w:r>
      <w:r w:rsidR="00B46E20" w:rsidRPr="00A373DB">
        <w:rPr>
          <w:rFonts w:ascii="Times New Roman" w:hAnsi="Times New Roman"/>
          <w:sz w:val="28"/>
          <w:szCs w:val="28"/>
        </w:rPr>
        <w:t>ашения</w:t>
      </w:r>
    </w:p>
    <w:p w14:paraId="78803A2F" w14:textId="7CFFB592" w:rsidR="00B46E20" w:rsidRPr="00A373DB" w:rsidRDefault="00A22D09" w:rsidP="00D8379C">
      <w:pPr>
        <w:autoSpaceDE w:val="0"/>
        <w:autoSpaceDN w:val="0"/>
        <w:adjustRightInd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об установлении сервитута</w:t>
      </w:r>
    </w:p>
    <w:p w14:paraId="09219329" w14:textId="77777777" w:rsidR="00B46E20" w:rsidRPr="00A373DB" w:rsidRDefault="00B46E20" w:rsidP="00D8379C">
      <w:pPr>
        <w:autoSpaceDE w:val="0"/>
        <w:autoSpaceDN w:val="0"/>
        <w:adjustRightInd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в отношении земельных участков,</w:t>
      </w:r>
    </w:p>
    <w:p w14:paraId="7202E388" w14:textId="77777777" w:rsidR="00B46E20" w:rsidRPr="00A373DB" w:rsidRDefault="00A22D09" w:rsidP="00D8379C">
      <w:pPr>
        <w:autoSpaceDE w:val="0"/>
        <w:autoSpaceDN w:val="0"/>
        <w:adjustRightInd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находящихся в муниципально</w:t>
      </w:r>
      <w:r w:rsidR="00B46E20" w:rsidRPr="00A373DB">
        <w:rPr>
          <w:rFonts w:ascii="Times New Roman" w:hAnsi="Times New Roman"/>
          <w:sz w:val="28"/>
          <w:szCs w:val="28"/>
        </w:rPr>
        <w:t>й собственности,</w:t>
      </w:r>
    </w:p>
    <w:p w14:paraId="30816CD8" w14:textId="77777777" w:rsidR="00B46E20" w:rsidRPr="00A373DB" w:rsidRDefault="00B46E20" w:rsidP="00D8379C">
      <w:pPr>
        <w:autoSpaceDE w:val="0"/>
        <w:autoSpaceDN w:val="0"/>
        <w:adjustRightInd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и государственная собственность</w:t>
      </w:r>
    </w:p>
    <w:p w14:paraId="5A603417" w14:textId="70395BF4" w:rsidR="005752B4" w:rsidRPr="00A373DB" w:rsidRDefault="00A22D09" w:rsidP="00D8379C">
      <w:pPr>
        <w:autoSpaceDE w:val="0"/>
        <w:autoSpaceDN w:val="0"/>
        <w:adjustRightInd w:val="0"/>
        <w:ind w:left="3828" w:firstLine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A373DB">
        <w:rPr>
          <w:rFonts w:ascii="Times New Roman" w:hAnsi="Times New Roman"/>
          <w:sz w:val="28"/>
          <w:szCs w:val="28"/>
        </w:rPr>
        <w:t>на которые не разграничена»</w:t>
      </w:r>
    </w:p>
    <w:p w14:paraId="25F50027" w14:textId="4313A558" w:rsidR="005752B4" w:rsidRPr="00A373DB" w:rsidRDefault="005752B4" w:rsidP="007F6C0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</w:p>
    <w:p w14:paraId="597D91E8" w14:textId="77777777" w:rsidR="00D8379C" w:rsidRPr="00A373DB" w:rsidRDefault="00D8379C" w:rsidP="007F6C0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</w:p>
    <w:p w14:paraId="205D4932" w14:textId="77777777" w:rsidR="00B90C72" w:rsidRPr="00A373DB" w:rsidRDefault="00B90C72" w:rsidP="007F6C00">
      <w:pPr>
        <w:tabs>
          <w:tab w:val="num" w:pos="1276"/>
        </w:tabs>
        <w:ind w:left="567"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ПЕРЕЧЕНЬ УСЛОВНЫХ ОБОЗНАЧЕНИЙ И СОКРАЩЕНИЙ</w:t>
      </w:r>
    </w:p>
    <w:p w14:paraId="2AE65360" w14:textId="35CDC554" w:rsidR="005752B4" w:rsidRPr="00A373DB" w:rsidRDefault="005752B4" w:rsidP="007F6C0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89"/>
        <w:gridCol w:w="6860"/>
      </w:tblGrid>
      <w:tr w:rsidR="00B90C72" w:rsidRPr="00A373DB" w14:paraId="3AA32599" w14:textId="77777777" w:rsidTr="00D8379C">
        <w:tc>
          <w:tcPr>
            <w:tcW w:w="9549" w:type="dxa"/>
            <w:gridSpan w:val="2"/>
          </w:tcPr>
          <w:p w14:paraId="6BB5DB18" w14:textId="77777777" w:rsidR="00B90C72" w:rsidRPr="00A373DB" w:rsidRDefault="00B90C72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Условные сокращения:</w:t>
            </w:r>
          </w:p>
        </w:tc>
      </w:tr>
      <w:tr w:rsidR="00B90C72" w:rsidRPr="00A373DB" w14:paraId="03D3ACEE" w14:textId="77777777" w:rsidTr="00D8379C">
        <w:tc>
          <w:tcPr>
            <w:tcW w:w="2689" w:type="dxa"/>
          </w:tcPr>
          <w:p w14:paraId="1FE63E6B" w14:textId="60B12455" w:rsidR="00B90C72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заявление (запрос о предоставлении муниципальной услуги)</w:t>
            </w:r>
          </w:p>
        </w:tc>
        <w:tc>
          <w:tcPr>
            <w:tcW w:w="6860" w:type="dxa"/>
          </w:tcPr>
          <w:p w14:paraId="5EF54E8F" w14:textId="67069AD6" w:rsidR="00B90C72" w:rsidRPr="00A373DB" w:rsidRDefault="00A22D09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запрос о предоставлении муниципальной услуги «Заключение соглашения об установлении сервитута в отношении земельных участков, находящихся в муниципальной собственности, и государственная собственность на которые не разграничена»</w:t>
            </w:r>
          </w:p>
        </w:tc>
      </w:tr>
      <w:tr w:rsidR="00B90E1D" w:rsidRPr="00A373DB" w14:paraId="70B3094C" w14:textId="77777777" w:rsidTr="00D8379C">
        <w:tc>
          <w:tcPr>
            <w:tcW w:w="2689" w:type="dxa"/>
          </w:tcPr>
          <w:p w14:paraId="7CA8E133" w14:textId="618A1F15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муниципальная услуга</w:t>
            </w:r>
          </w:p>
        </w:tc>
        <w:tc>
          <w:tcPr>
            <w:tcW w:w="6860" w:type="dxa"/>
          </w:tcPr>
          <w:p w14:paraId="75D46852" w14:textId="01F226AE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Заключение соглашения об установлении сервитута в отношении земельных участков, находящихся в муниципальной собственности, и государственная собственность на которые не разграничена</w:t>
            </w:r>
          </w:p>
        </w:tc>
      </w:tr>
      <w:tr w:rsidR="00B90C72" w:rsidRPr="00A373DB" w14:paraId="05061263" w14:textId="77777777" w:rsidTr="00D8379C">
        <w:tc>
          <w:tcPr>
            <w:tcW w:w="2689" w:type="dxa"/>
          </w:tcPr>
          <w:p w14:paraId="715BE784" w14:textId="77777777" w:rsidR="00B90C72" w:rsidRPr="00A373DB" w:rsidRDefault="00B90C72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6860" w:type="dxa"/>
          </w:tcPr>
          <w:p w14:paraId="6DCDA37E" w14:textId="481D8663" w:rsidR="00B90C72" w:rsidRPr="00A373DB" w:rsidRDefault="00B90C72" w:rsidP="007F6C0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 xml:space="preserve">физические лица, индивидуальные предприниматели, юридические лица </w:t>
            </w:r>
          </w:p>
        </w:tc>
      </w:tr>
      <w:tr w:rsidR="00B90C72" w:rsidRPr="00A373DB" w14:paraId="4CE7E088" w14:textId="77777777" w:rsidTr="00D8379C">
        <w:tc>
          <w:tcPr>
            <w:tcW w:w="2689" w:type="dxa"/>
          </w:tcPr>
          <w:p w14:paraId="54FC0BF2" w14:textId="77777777" w:rsidR="00B90C72" w:rsidRPr="00A373DB" w:rsidRDefault="00B90C72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представитель заявителя</w:t>
            </w:r>
          </w:p>
        </w:tc>
        <w:tc>
          <w:tcPr>
            <w:tcW w:w="6860" w:type="dxa"/>
          </w:tcPr>
          <w:p w14:paraId="646334A7" w14:textId="0428C3EA" w:rsidR="00B90C72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bCs/>
                <w:sz w:val="28"/>
                <w:szCs w:val="28"/>
              </w:rPr>
              <w:t>доверенные лица, уполномоченные представлять интересы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</w:t>
            </w:r>
          </w:p>
        </w:tc>
      </w:tr>
      <w:tr w:rsidR="00B90C72" w:rsidRPr="00A373DB" w14:paraId="48DCCE0C" w14:textId="77777777" w:rsidTr="00D8379C">
        <w:tc>
          <w:tcPr>
            <w:tcW w:w="2689" w:type="dxa"/>
          </w:tcPr>
          <w:p w14:paraId="769D9087" w14:textId="77777777" w:rsidR="00B90C72" w:rsidRPr="00A373DB" w:rsidRDefault="00B90C72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Орган местного самоуправления</w:t>
            </w:r>
          </w:p>
        </w:tc>
        <w:tc>
          <w:tcPr>
            <w:tcW w:w="6860" w:type="dxa"/>
          </w:tcPr>
          <w:p w14:paraId="15BE840E" w14:textId="462868EB" w:rsidR="00B90C72" w:rsidRPr="00A373DB" w:rsidRDefault="006940CB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Комитет по управлению муниципальным имуществом муниципального образования Ногликский муниципальный округ Сахалинской области</w:t>
            </w:r>
          </w:p>
        </w:tc>
      </w:tr>
      <w:tr w:rsidR="00B90E1D" w:rsidRPr="00A373DB" w14:paraId="095B8E79" w14:textId="77777777" w:rsidTr="00D8379C">
        <w:trPr>
          <w:trHeight w:val="1404"/>
        </w:trPr>
        <w:tc>
          <w:tcPr>
            <w:tcW w:w="2689" w:type="dxa"/>
          </w:tcPr>
          <w:p w14:paraId="43532647" w14:textId="31590A84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категории (признаки) заявителей</w:t>
            </w:r>
          </w:p>
        </w:tc>
        <w:tc>
          <w:tcPr>
            <w:tcW w:w="6860" w:type="dxa"/>
          </w:tcPr>
          <w:p w14:paraId="67F050E0" w14:textId="3FF52885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категории (признаки) заявителей, сведения о которых размещаются в реестре услуг и в федеральной государственной информационной системе "Единый портал государственных и муниципальных услуг (функций)</w:t>
            </w:r>
          </w:p>
        </w:tc>
      </w:tr>
      <w:tr w:rsidR="00B90E1D" w:rsidRPr="00A373DB" w14:paraId="5EC7A9FE" w14:textId="77777777" w:rsidTr="00D8379C">
        <w:tc>
          <w:tcPr>
            <w:tcW w:w="2689" w:type="dxa"/>
          </w:tcPr>
          <w:p w14:paraId="66BD1CC2" w14:textId="036D90A0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lastRenderedPageBreak/>
              <w:t>ЕСИА</w:t>
            </w:r>
          </w:p>
        </w:tc>
        <w:tc>
          <w:tcPr>
            <w:tcW w:w="6860" w:type="dxa"/>
          </w:tcPr>
          <w:p w14:paraId="00051A1E" w14:textId="1D51EE3E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noProof/>
                <w:sz w:val="28"/>
                <w:szCs w:val="28"/>
              </w:rPr>
      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      </w:r>
          </w:p>
        </w:tc>
      </w:tr>
      <w:tr w:rsidR="00B90E1D" w:rsidRPr="00A373DB" w14:paraId="0A448242" w14:textId="77777777" w:rsidTr="00D8379C">
        <w:tc>
          <w:tcPr>
            <w:tcW w:w="9549" w:type="dxa"/>
            <w:gridSpan w:val="2"/>
          </w:tcPr>
          <w:p w14:paraId="59D98EB4" w14:textId="77777777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Условные обозначения:</w:t>
            </w:r>
          </w:p>
        </w:tc>
      </w:tr>
      <w:tr w:rsidR="00B90E1D" w:rsidRPr="00A373DB" w14:paraId="711EE2AD" w14:textId="77777777" w:rsidTr="00D8379C">
        <w:tc>
          <w:tcPr>
            <w:tcW w:w="9549" w:type="dxa"/>
            <w:gridSpan w:val="2"/>
          </w:tcPr>
          <w:p w14:paraId="0145E2EA" w14:textId="77777777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а) требование к документу:</w:t>
            </w:r>
          </w:p>
        </w:tc>
      </w:tr>
      <w:tr w:rsidR="00B90E1D" w:rsidRPr="00A373DB" w14:paraId="1438AB77" w14:textId="77777777" w:rsidTr="00D8379C">
        <w:tc>
          <w:tcPr>
            <w:tcW w:w="2689" w:type="dxa"/>
          </w:tcPr>
          <w:p w14:paraId="48EB057A" w14:textId="77777777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6860" w:type="dxa"/>
          </w:tcPr>
          <w:p w14:paraId="7B3DFDA5" w14:textId="77777777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предоставляется оригинал документа</w:t>
            </w:r>
          </w:p>
        </w:tc>
      </w:tr>
      <w:tr w:rsidR="00B90E1D" w:rsidRPr="00A373DB" w14:paraId="78DFED9C" w14:textId="77777777" w:rsidTr="00D8379C">
        <w:tc>
          <w:tcPr>
            <w:tcW w:w="2689" w:type="dxa"/>
          </w:tcPr>
          <w:p w14:paraId="5D16A5E8" w14:textId="77777777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6860" w:type="dxa"/>
          </w:tcPr>
          <w:p w14:paraId="48E79F88" w14:textId="47A75B6E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предоставляется копия документа</w:t>
            </w:r>
          </w:p>
        </w:tc>
      </w:tr>
      <w:tr w:rsidR="00B90E1D" w:rsidRPr="00A373DB" w14:paraId="56EDDDD1" w14:textId="77777777" w:rsidTr="00D8379C">
        <w:tc>
          <w:tcPr>
            <w:tcW w:w="2689" w:type="dxa"/>
          </w:tcPr>
          <w:p w14:paraId="41AB6545" w14:textId="177094AA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КЗ</w:t>
            </w:r>
          </w:p>
        </w:tc>
        <w:tc>
          <w:tcPr>
            <w:tcW w:w="6860" w:type="dxa"/>
          </w:tcPr>
          <w:p w14:paraId="6758DB9C" w14:textId="139AD8DA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предоставляется надлежащим образом заверенная копия документа</w:t>
            </w:r>
          </w:p>
        </w:tc>
      </w:tr>
      <w:tr w:rsidR="00B90E1D" w:rsidRPr="00A373DB" w14:paraId="07026A1D" w14:textId="77777777" w:rsidTr="00D8379C">
        <w:tc>
          <w:tcPr>
            <w:tcW w:w="2689" w:type="dxa"/>
          </w:tcPr>
          <w:p w14:paraId="7E637536" w14:textId="14849774" w:rsidR="00B90E1D" w:rsidRPr="00A373DB" w:rsidRDefault="00B90E1D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ИФ</w:t>
            </w:r>
          </w:p>
        </w:tc>
        <w:tc>
          <w:tcPr>
            <w:tcW w:w="6860" w:type="dxa"/>
          </w:tcPr>
          <w:p w14:paraId="48949419" w14:textId="1521AAEF" w:rsidR="00B90E1D" w:rsidRPr="00A373DB" w:rsidRDefault="00B90E1D" w:rsidP="007F6C0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интерактивная форма</w:t>
            </w:r>
          </w:p>
        </w:tc>
      </w:tr>
      <w:tr w:rsidR="00D041BA" w:rsidRPr="00A373DB" w14:paraId="126490E2" w14:textId="77777777" w:rsidTr="00D8379C">
        <w:tc>
          <w:tcPr>
            <w:tcW w:w="2689" w:type="dxa"/>
          </w:tcPr>
          <w:p w14:paraId="1CBEF33E" w14:textId="3283D86C" w:rsidR="00D041BA" w:rsidRPr="00A373DB" w:rsidRDefault="00D041BA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АА</w:t>
            </w:r>
          </w:p>
        </w:tc>
        <w:tc>
          <w:tcPr>
            <w:tcW w:w="6860" w:type="dxa"/>
          </w:tcPr>
          <w:p w14:paraId="648661D8" w14:textId="071283A0" w:rsidR="00D041BA" w:rsidRPr="00A373DB" w:rsidRDefault="00D041BA" w:rsidP="007F6C00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автоматическая аутентификация</w:t>
            </w:r>
          </w:p>
        </w:tc>
      </w:tr>
      <w:tr w:rsidR="00D041BA" w:rsidRPr="00A373DB" w14:paraId="55C68AED" w14:textId="77777777" w:rsidTr="00D8379C">
        <w:tc>
          <w:tcPr>
            <w:tcW w:w="9549" w:type="dxa"/>
            <w:gridSpan w:val="2"/>
          </w:tcPr>
          <w:p w14:paraId="02AD84A6" w14:textId="77777777" w:rsidR="00D041BA" w:rsidRPr="00A373DB" w:rsidRDefault="00D041BA" w:rsidP="007F6C00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б) способы подачи документов:</w:t>
            </w:r>
          </w:p>
        </w:tc>
      </w:tr>
      <w:tr w:rsidR="00D041BA" w:rsidRPr="00A373DB" w14:paraId="74F1C351" w14:textId="77777777" w:rsidTr="00D8379C">
        <w:tc>
          <w:tcPr>
            <w:tcW w:w="2689" w:type="dxa"/>
          </w:tcPr>
          <w:p w14:paraId="3CCC8FE6" w14:textId="77777777" w:rsidR="00D041BA" w:rsidRPr="00A373DB" w:rsidRDefault="00D041BA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ОМСУ</w:t>
            </w:r>
          </w:p>
        </w:tc>
        <w:tc>
          <w:tcPr>
            <w:tcW w:w="6860" w:type="dxa"/>
          </w:tcPr>
          <w:p w14:paraId="0EB94752" w14:textId="77777777" w:rsidR="00D041BA" w:rsidRPr="00A373DB" w:rsidRDefault="00D041BA" w:rsidP="007F6C00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документ подается непосредственно в Орган местного самоуправления</w:t>
            </w:r>
          </w:p>
        </w:tc>
      </w:tr>
      <w:tr w:rsidR="00D041BA" w:rsidRPr="00A373DB" w14:paraId="69BA979E" w14:textId="77777777" w:rsidTr="00D8379C">
        <w:tc>
          <w:tcPr>
            <w:tcW w:w="2689" w:type="dxa"/>
          </w:tcPr>
          <w:p w14:paraId="79DEF2E8" w14:textId="77777777" w:rsidR="00D041BA" w:rsidRPr="00A373DB" w:rsidRDefault="00D041BA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ПС</w:t>
            </w:r>
          </w:p>
        </w:tc>
        <w:tc>
          <w:tcPr>
            <w:tcW w:w="6860" w:type="dxa"/>
          </w:tcPr>
          <w:p w14:paraId="7919B17A" w14:textId="77777777" w:rsidR="00D041BA" w:rsidRPr="00A373DB" w:rsidRDefault="00D041BA" w:rsidP="007F6C00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документ подается посредством направления почтового отправления</w:t>
            </w:r>
          </w:p>
        </w:tc>
      </w:tr>
      <w:tr w:rsidR="00D041BA" w:rsidRPr="00A373DB" w14:paraId="7BB406C8" w14:textId="77777777" w:rsidTr="00D8379C">
        <w:tc>
          <w:tcPr>
            <w:tcW w:w="2689" w:type="dxa"/>
          </w:tcPr>
          <w:p w14:paraId="365783CE" w14:textId="77777777" w:rsidR="00D041BA" w:rsidRPr="00A373DB" w:rsidRDefault="00D041BA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ЕПГУ</w:t>
            </w:r>
          </w:p>
        </w:tc>
        <w:tc>
          <w:tcPr>
            <w:tcW w:w="6860" w:type="dxa"/>
          </w:tcPr>
          <w:p w14:paraId="566855E5" w14:textId="77777777" w:rsidR="00D041BA" w:rsidRPr="00A373DB" w:rsidRDefault="00D041BA" w:rsidP="007F6C0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документ подается посредством Единого портала государственных и муниципальных услуг (функций) </w:t>
            </w:r>
          </w:p>
        </w:tc>
      </w:tr>
      <w:tr w:rsidR="00D041BA" w:rsidRPr="00A373DB" w14:paraId="4DD1C990" w14:textId="77777777" w:rsidTr="00D8379C">
        <w:tc>
          <w:tcPr>
            <w:tcW w:w="2689" w:type="dxa"/>
          </w:tcPr>
          <w:p w14:paraId="447529A2" w14:textId="77777777" w:rsidR="00D041BA" w:rsidRPr="00A373DB" w:rsidRDefault="00D041BA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РПГУ</w:t>
            </w:r>
          </w:p>
        </w:tc>
        <w:tc>
          <w:tcPr>
            <w:tcW w:w="6860" w:type="dxa"/>
          </w:tcPr>
          <w:p w14:paraId="5DCAF2CF" w14:textId="7E8F2E4A" w:rsidR="00D041BA" w:rsidRPr="00A373DB" w:rsidRDefault="00D041BA" w:rsidP="007F6C00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документ подается через региональный портал государственных и муниципальных услуг (функций) Сахалинской области</w:t>
            </w:r>
          </w:p>
        </w:tc>
      </w:tr>
      <w:tr w:rsidR="00D041BA" w:rsidRPr="00A373DB" w14:paraId="02AA2A38" w14:textId="77777777" w:rsidTr="00D8379C">
        <w:tc>
          <w:tcPr>
            <w:tcW w:w="2689" w:type="dxa"/>
          </w:tcPr>
          <w:p w14:paraId="042E7567" w14:textId="77777777" w:rsidR="00D041BA" w:rsidRPr="00A373DB" w:rsidRDefault="00D041BA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ЭП</w:t>
            </w:r>
          </w:p>
        </w:tc>
        <w:tc>
          <w:tcPr>
            <w:tcW w:w="6860" w:type="dxa"/>
          </w:tcPr>
          <w:p w14:paraId="055AACF7" w14:textId="77777777" w:rsidR="00D041BA" w:rsidRPr="00A373DB" w:rsidRDefault="00D041BA" w:rsidP="007F6C00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документ подается посредством направления по электронной почте</w:t>
            </w:r>
          </w:p>
        </w:tc>
      </w:tr>
      <w:tr w:rsidR="00D041BA" w:rsidRPr="00A373DB" w14:paraId="006B224F" w14:textId="77777777" w:rsidTr="00D8379C">
        <w:tc>
          <w:tcPr>
            <w:tcW w:w="2689" w:type="dxa"/>
          </w:tcPr>
          <w:p w14:paraId="55225972" w14:textId="77777777" w:rsidR="00D041BA" w:rsidRPr="00A373DB" w:rsidRDefault="00D041BA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ФГИС ЕЦП НСПД</w:t>
            </w:r>
          </w:p>
        </w:tc>
        <w:tc>
          <w:tcPr>
            <w:tcW w:w="6860" w:type="dxa"/>
          </w:tcPr>
          <w:p w14:paraId="21CE3F9D" w14:textId="2B408F9C" w:rsidR="00D041BA" w:rsidRPr="00A373DB" w:rsidRDefault="00D041BA" w:rsidP="007F6C00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документ подается посредством федеральной государственной географической информационной системе «Единая цифровая платформа «Национальная система пространственных данных» (</w:t>
            </w:r>
          </w:p>
        </w:tc>
      </w:tr>
      <w:tr w:rsidR="00D041BA" w:rsidRPr="00A373DB" w14:paraId="1FFAE127" w14:textId="77777777" w:rsidTr="00D8379C">
        <w:tc>
          <w:tcPr>
            <w:tcW w:w="2689" w:type="dxa"/>
          </w:tcPr>
          <w:p w14:paraId="32B08F57" w14:textId="7151CC3C" w:rsidR="00D041BA" w:rsidRPr="00A373DB" w:rsidRDefault="00D041BA" w:rsidP="007F6C00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МФЦ</w:t>
            </w:r>
          </w:p>
        </w:tc>
        <w:tc>
          <w:tcPr>
            <w:tcW w:w="6860" w:type="dxa"/>
          </w:tcPr>
          <w:p w14:paraId="3A77C630" w14:textId="6A150996" w:rsidR="00D041BA" w:rsidRPr="00A373DB" w:rsidRDefault="00D041BA" w:rsidP="007F6C00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документ подается через многофункциональный центр предоставления государственных и муниципальных услуг</w:t>
            </w:r>
          </w:p>
        </w:tc>
      </w:tr>
    </w:tbl>
    <w:p w14:paraId="11122A53" w14:textId="3026636E" w:rsidR="00D8379C" w:rsidRPr="00A373DB" w:rsidRDefault="00D8379C" w:rsidP="00A373DB">
      <w:pPr>
        <w:widowControl w:val="0"/>
        <w:autoSpaceDE w:val="0"/>
        <w:autoSpaceDN w:val="0"/>
        <w:adjustRightInd w:val="0"/>
        <w:spacing w:after="120"/>
        <w:ind w:left="3827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br w:type="page"/>
      </w:r>
    </w:p>
    <w:p w14:paraId="4AF15C6E" w14:textId="585859A5" w:rsidR="00D8379C" w:rsidRPr="00A373DB" w:rsidRDefault="00D8379C" w:rsidP="00D8379C">
      <w:pPr>
        <w:widowControl w:val="0"/>
        <w:autoSpaceDE w:val="0"/>
        <w:autoSpaceDN w:val="0"/>
        <w:adjustRightInd w:val="0"/>
        <w:spacing w:after="120"/>
        <w:ind w:left="3827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14:paraId="2873D6DB" w14:textId="77777777" w:rsidR="00D8379C" w:rsidRPr="00A373DB" w:rsidRDefault="00D8379C" w:rsidP="00D8379C">
      <w:pPr>
        <w:autoSpaceDE w:val="0"/>
        <w:autoSpaceDN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7F0662CD" w14:textId="77777777" w:rsidR="00D8379C" w:rsidRPr="00A373DB" w:rsidRDefault="00D8379C" w:rsidP="00D8379C">
      <w:pPr>
        <w:autoSpaceDE w:val="0"/>
        <w:autoSpaceDN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14:paraId="33094B1C" w14:textId="77777777" w:rsidR="00D8379C" w:rsidRPr="00A373DB" w:rsidRDefault="00D8379C" w:rsidP="00D8379C">
      <w:pPr>
        <w:autoSpaceDE w:val="0"/>
        <w:autoSpaceDN w:val="0"/>
        <w:adjustRightInd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«Заключение соглашения</w:t>
      </w:r>
    </w:p>
    <w:p w14:paraId="069335BC" w14:textId="77777777" w:rsidR="00D8379C" w:rsidRPr="00A373DB" w:rsidRDefault="00D8379C" w:rsidP="00D8379C">
      <w:pPr>
        <w:autoSpaceDE w:val="0"/>
        <w:autoSpaceDN w:val="0"/>
        <w:adjustRightInd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об установлении сервитута</w:t>
      </w:r>
    </w:p>
    <w:p w14:paraId="5881287D" w14:textId="77777777" w:rsidR="00D8379C" w:rsidRPr="00A373DB" w:rsidRDefault="00D8379C" w:rsidP="00D8379C">
      <w:pPr>
        <w:autoSpaceDE w:val="0"/>
        <w:autoSpaceDN w:val="0"/>
        <w:adjustRightInd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в отношении земельных участков,</w:t>
      </w:r>
    </w:p>
    <w:p w14:paraId="6DFB3047" w14:textId="77777777" w:rsidR="00D8379C" w:rsidRPr="00A373DB" w:rsidRDefault="00D8379C" w:rsidP="00D8379C">
      <w:pPr>
        <w:autoSpaceDE w:val="0"/>
        <w:autoSpaceDN w:val="0"/>
        <w:adjustRightInd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находящихся в муниципальной собственности,</w:t>
      </w:r>
    </w:p>
    <w:p w14:paraId="58781112" w14:textId="77777777" w:rsidR="00D8379C" w:rsidRPr="00A373DB" w:rsidRDefault="00D8379C" w:rsidP="00D8379C">
      <w:pPr>
        <w:autoSpaceDE w:val="0"/>
        <w:autoSpaceDN w:val="0"/>
        <w:adjustRightInd w:val="0"/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и государственная собственность</w:t>
      </w:r>
    </w:p>
    <w:p w14:paraId="1133D45B" w14:textId="77777777" w:rsidR="00D8379C" w:rsidRPr="00A373DB" w:rsidRDefault="00D8379C" w:rsidP="00D8379C">
      <w:pPr>
        <w:autoSpaceDE w:val="0"/>
        <w:autoSpaceDN w:val="0"/>
        <w:adjustRightInd w:val="0"/>
        <w:ind w:left="3828" w:firstLine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A373DB">
        <w:rPr>
          <w:rFonts w:ascii="Times New Roman" w:hAnsi="Times New Roman"/>
          <w:sz w:val="28"/>
          <w:szCs w:val="28"/>
        </w:rPr>
        <w:t>на которые не разграничена»</w:t>
      </w:r>
    </w:p>
    <w:p w14:paraId="64F3BCDE" w14:textId="77777777" w:rsidR="00436CC3" w:rsidRPr="00A373DB" w:rsidRDefault="00436CC3" w:rsidP="007F6C0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</w:p>
    <w:p w14:paraId="4AEE4874" w14:textId="7AB29223" w:rsidR="00436CC3" w:rsidRPr="00A373DB" w:rsidRDefault="00173805" w:rsidP="007F6C00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  <w:bookmarkStart w:id="21" w:name="_Hlk216787536"/>
      <w:r>
        <w:rPr>
          <w:rFonts w:ascii="Times New Roman" w:hAnsi="Times New Roman"/>
          <w:sz w:val="28"/>
          <w:szCs w:val="28"/>
        </w:rPr>
        <w:t xml:space="preserve">Таблица </w:t>
      </w:r>
      <w:r w:rsidR="00436CC3" w:rsidRPr="00A373DB">
        <w:rPr>
          <w:rFonts w:ascii="Times New Roman" w:hAnsi="Times New Roman"/>
          <w:sz w:val="28"/>
          <w:szCs w:val="28"/>
        </w:rPr>
        <w:t>1</w:t>
      </w:r>
    </w:p>
    <w:bookmarkEnd w:id="21"/>
    <w:p w14:paraId="53D02397" w14:textId="77777777" w:rsidR="00663817" w:rsidRPr="00A373DB" w:rsidRDefault="00663817" w:rsidP="007F6C00">
      <w:pPr>
        <w:jc w:val="right"/>
        <w:rPr>
          <w:rFonts w:ascii="Times New Roman" w:hAnsi="Times New Roman"/>
          <w:sz w:val="28"/>
          <w:szCs w:val="28"/>
        </w:rPr>
      </w:pPr>
    </w:p>
    <w:p w14:paraId="4F1BDA56" w14:textId="77777777" w:rsidR="00663817" w:rsidRPr="00A373DB" w:rsidRDefault="00663817" w:rsidP="007F6C00">
      <w:pPr>
        <w:jc w:val="center"/>
        <w:rPr>
          <w:rFonts w:ascii="Times New Roman" w:hAnsi="Times New Roman"/>
          <w:sz w:val="28"/>
          <w:szCs w:val="28"/>
        </w:rPr>
      </w:pPr>
    </w:p>
    <w:p w14:paraId="503DD3CC" w14:textId="77777777" w:rsidR="00E977D4" w:rsidRPr="00A373DB" w:rsidRDefault="00E977D4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ИДЕНТИФИКАТОРЫ КАТЕГОРИЙ (ПРИЗНАКОВ) ЗАЯВИТЕЛЕЙ</w:t>
      </w:r>
    </w:p>
    <w:p w14:paraId="6EF32800" w14:textId="77777777" w:rsidR="00E977D4" w:rsidRPr="00A373DB" w:rsidRDefault="00E977D4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2994"/>
        <w:gridCol w:w="3543"/>
        <w:gridCol w:w="2198"/>
      </w:tblGrid>
      <w:tr w:rsidR="00B90E1D" w:rsidRPr="00A373DB" w14:paraId="6AAB8916" w14:textId="77777777" w:rsidTr="00D8379C">
        <w:tc>
          <w:tcPr>
            <w:tcW w:w="82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BD03844" w14:textId="77777777" w:rsidR="00B90E1D" w:rsidRPr="00A373DB" w:rsidRDefault="00B90E1D" w:rsidP="007F6C0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99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E0B367C" w14:textId="77777777" w:rsidR="00B90E1D" w:rsidRPr="00A373DB" w:rsidRDefault="00B90E1D" w:rsidP="007F6C0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F360C37" w14:textId="77777777" w:rsidR="00B90E1D" w:rsidRPr="00A373DB" w:rsidRDefault="00B90E1D" w:rsidP="007F6C0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Наименования отдельного признака заявителя</w:t>
            </w:r>
          </w:p>
        </w:tc>
        <w:tc>
          <w:tcPr>
            <w:tcW w:w="2198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77F534C" w14:textId="7253DEF7" w:rsidR="00B90E1D" w:rsidRPr="00A373DB" w:rsidRDefault="00B90E1D" w:rsidP="00D8379C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Идентификаторы</w:t>
            </w:r>
          </w:p>
        </w:tc>
      </w:tr>
      <w:tr w:rsidR="00B90E1D" w:rsidRPr="00A373DB" w14:paraId="34D5BCE6" w14:textId="77777777" w:rsidTr="00D8379C">
        <w:tc>
          <w:tcPr>
            <w:tcW w:w="82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1B70235" w14:textId="70FE2832" w:rsidR="00B90E1D" w:rsidRPr="00A373DB" w:rsidRDefault="00B90E1D" w:rsidP="00D8379C">
            <w:pPr>
              <w:autoSpaceDE w:val="0"/>
              <w:autoSpaceDN w:val="0"/>
              <w:ind w:left="360" w:hanging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99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4DC96B3" w14:textId="1B1F8296" w:rsidR="00B90E1D" w:rsidRPr="00A373DB" w:rsidRDefault="00B90E1D" w:rsidP="007F6C00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- Уведомление о возможности заключения соглашения об установлении сервитута в предложенных заявителем границах;</w:t>
            </w:r>
          </w:p>
          <w:p w14:paraId="1446FD16" w14:textId="6E00E431" w:rsidR="00B90E1D" w:rsidRPr="00A373DB" w:rsidRDefault="00B90E1D" w:rsidP="007F6C00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- Предложение о заключении соглашения об установлении сервитута в иных границах с приложением схемы границ сервитута на кадастровом плане территории</w:t>
            </w:r>
            <w:r w:rsidR="00793364" w:rsidRPr="00A373D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EE70591" w14:textId="333F203E" w:rsidR="00793364" w:rsidRPr="00A373DB" w:rsidRDefault="00793364" w:rsidP="007F6C00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- Проект соглашения об установлении сервитута;</w:t>
            </w:r>
          </w:p>
          <w:p w14:paraId="660C23C0" w14:textId="5FA0E037" w:rsidR="00B90E1D" w:rsidRPr="00A373DB" w:rsidRDefault="00B90E1D" w:rsidP="007F6C00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- Решение об отказе в установлении сервитута</w:t>
            </w:r>
          </w:p>
          <w:p w14:paraId="4D8E3D00" w14:textId="586B5BD5" w:rsidR="00B90E1D" w:rsidRPr="00A373DB" w:rsidRDefault="00B90E1D" w:rsidP="007F6C00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4C6F919" w14:textId="77777777" w:rsidR="00B90E1D" w:rsidRPr="00A373DB" w:rsidRDefault="00B90E1D" w:rsidP="007F6C00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физическое лицо</w:t>
            </w:r>
          </w:p>
        </w:tc>
        <w:tc>
          <w:tcPr>
            <w:tcW w:w="2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404F1497" w14:textId="77777777" w:rsidR="00B90E1D" w:rsidRPr="00A373DB" w:rsidRDefault="00B90E1D" w:rsidP="007F6C0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ФЛ</w:t>
            </w:r>
          </w:p>
        </w:tc>
      </w:tr>
      <w:tr w:rsidR="00B90E1D" w:rsidRPr="00A373DB" w14:paraId="44ADF20A" w14:textId="77777777" w:rsidTr="00D8379C">
        <w:tc>
          <w:tcPr>
            <w:tcW w:w="82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6BC8772" w14:textId="204EC607" w:rsidR="00B90E1D" w:rsidRPr="00A373DB" w:rsidRDefault="00B90E1D" w:rsidP="00D8379C">
            <w:pPr>
              <w:autoSpaceDE w:val="0"/>
              <w:autoSpaceDN w:val="0"/>
              <w:ind w:left="360" w:hanging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994" w:type="dxa"/>
            <w:vMerge/>
            <w:vAlign w:val="center"/>
            <w:hideMark/>
          </w:tcPr>
          <w:p w14:paraId="09A4C342" w14:textId="77777777" w:rsidR="00B90E1D" w:rsidRPr="00A373DB" w:rsidRDefault="00B90E1D" w:rsidP="007F6C0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0E38037" w14:textId="77777777" w:rsidR="00B90E1D" w:rsidRPr="00A373DB" w:rsidRDefault="00B90E1D" w:rsidP="007F6C0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2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02BA6B2B" w14:textId="77777777" w:rsidR="00B90E1D" w:rsidRPr="00A373DB" w:rsidRDefault="00B90E1D" w:rsidP="007F6C0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ИП</w:t>
            </w:r>
          </w:p>
        </w:tc>
      </w:tr>
      <w:tr w:rsidR="00B90E1D" w:rsidRPr="00A373DB" w14:paraId="2BBB0DB0" w14:textId="77777777" w:rsidTr="00D8379C">
        <w:tc>
          <w:tcPr>
            <w:tcW w:w="8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B43EC" w14:textId="77777777" w:rsidR="00B90E1D" w:rsidRPr="00A373DB" w:rsidRDefault="00B90E1D" w:rsidP="00D8379C">
            <w:pPr>
              <w:autoSpaceDE w:val="0"/>
              <w:autoSpaceDN w:val="0"/>
              <w:ind w:left="360" w:hanging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994" w:type="dxa"/>
            <w:vMerge/>
            <w:vAlign w:val="center"/>
          </w:tcPr>
          <w:p w14:paraId="76D9A0DA" w14:textId="77777777" w:rsidR="00B90E1D" w:rsidRPr="00A373DB" w:rsidRDefault="00B90E1D" w:rsidP="007F6C0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FCCF86" w14:textId="77777777" w:rsidR="00B90E1D" w:rsidRPr="00A373DB" w:rsidRDefault="00B90E1D" w:rsidP="007F6C0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B1F2C4" w14:textId="77777777" w:rsidR="00B90E1D" w:rsidRPr="00A373DB" w:rsidRDefault="00B90E1D" w:rsidP="007F6C0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ЮЛ</w:t>
            </w:r>
          </w:p>
        </w:tc>
      </w:tr>
      <w:tr w:rsidR="00B90E1D" w:rsidRPr="00A373DB" w14:paraId="49FBDDB9" w14:textId="77777777" w:rsidTr="00D8379C">
        <w:tc>
          <w:tcPr>
            <w:tcW w:w="82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208F387" w14:textId="41FFA4DE" w:rsidR="00B90E1D" w:rsidRPr="00A373DB" w:rsidRDefault="00B90E1D" w:rsidP="00D8379C">
            <w:pPr>
              <w:autoSpaceDE w:val="0"/>
              <w:autoSpaceDN w:val="0"/>
              <w:ind w:left="360" w:hanging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994" w:type="dxa"/>
            <w:vMerge/>
            <w:vAlign w:val="center"/>
            <w:hideMark/>
          </w:tcPr>
          <w:p w14:paraId="6C734CAB" w14:textId="77777777" w:rsidR="00B90E1D" w:rsidRPr="00A373DB" w:rsidRDefault="00B90E1D" w:rsidP="007F6C0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E513907" w14:textId="77777777" w:rsidR="00B90E1D" w:rsidRPr="00A373DB" w:rsidRDefault="00B90E1D" w:rsidP="007F6C00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представитель заявителя</w:t>
            </w:r>
          </w:p>
        </w:tc>
        <w:tc>
          <w:tcPr>
            <w:tcW w:w="2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2D059397" w14:textId="77777777" w:rsidR="00B90E1D" w:rsidRPr="00A373DB" w:rsidRDefault="00B90E1D" w:rsidP="007F6C0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</w:tr>
    </w:tbl>
    <w:p w14:paraId="046FB128" w14:textId="77777777" w:rsidR="00E977D4" w:rsidRPr="00A373DB" w:rsidRDefault="00E977D4" w:rsidP="007F6C00">
      <w:pPr>
        <w:widowControl w:val="0"/>
        <w:autoSpaceDE w:val="0"/>
        <w:autoSpaceDN w:val="0"/>
        <w:ind w:firstLine="540"/>
        <w:rPr>
          <w:rFonts w:ascii="Times New Roman" w:hAnsi="Times New Roman"/>
          <w:sz w:val="28"/>
          <w:szCs w:val="28"/>
        </w:rPr>
      </w:pPr>
    </w:p>
    <w:p w14:paraId="4BEBFAA9" w14:textId="1227BA64" w:rsidR="00E977D4" w:rsidRPr="00A373DB" w:rsidRDefault="00173805" w:rsidP="007F6C00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E977D4" w:rsidRPr="00A373DB">
        <w:rPr>
          <w:rFonts w:ascii="Times New Roman" w:hAnsi="Times New Roman"/>
          <w:sz w:val="28"/>
          <w:szCs w:val="28"/>
        </w:rPr>
        <w:t>2</w:t>
      </w:r>
    </w:p>
    <w:p w14:paraId="36FC08E6" w14:textId="77777777" w:rsidR="00E977D4" w:rsidRPr="00A373DB" w:rsidRDefault="00E977D4" w:rsidP="007F6C00">
      <w:pPr>
        <w:widowControl w:val="0"/>
        <w:autoSpaceDE w:val="0"/>
        <w:autoSpaceDN w:val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7DEE41C8" w14:textId="77777777" w:rsidR="00E977D4" w:rsidRPr="00A373DB" w:rsidRDefault="00E977D4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ИСЧЕРПЫВАЮЩИЙ ПЕРЕЧЕНЬ ДОКУМЕНТОВ,</w:t>
      </w:r>
    </w:p>
    <w:p w14:paraId="385E9AE1" w14:textId="77777777" w:rsidR="00E977D4" w:rsidRPr="00A373DB" w:rsidRDefault="00E977D4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</w:t>
      </w:r>
    </w:p>
    <w:p w14:paraId="041CDB03" w14:textId="77777777" w:rsidR="00B90E1D" w:rsidRPr="00A373DB" w:rsidRDefault="00B90E1D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4EE758BA" w14:textId="77777777" w:rsidR="00B90E1D" w:rsidRPr="00A373DB" w:rsidRDefault="00B90E1D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509" w:type="dxa"/>
        <w:tblInd w:w="-2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1421"/>
        <w:gridCol w:w="1843"/>
        <w:gridCol w:w="1841"/>
        <w:gridCol w:w="1274"/>
        <w:gridCol w:w="20"/>
        <w:gridCol w:w="830"/>
        <w:gridCol w:w="2265"/>
      </w:tblGrid>
      <w:tr w:rsidR="00B90E1D" w:rsidRPr="00A373DB" w14:paraId="56229195" w14:textId="77777777" w:rsidTr="00EE138B">
        <w:trPr>
          <w:gridBefore w:val="1"/>
          <w:wBefore w:w="15" w:type="dxa"/>
        </w:trPr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1A1FC7C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5FC8B0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Перечень документов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A2BECA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Способ подачи документа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D7DFD5B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Формат предоставления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6D922E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Количество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78DCDF2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 xml:space="preserve"> Иные требования</w:t>
            </w:r>
          </w:p>
        </w:tc>
      </w:tr>
      <w:tr w:rsidR="00B90E1D" w:rsidRPr="00A373DB" w14:paraId="064DDCF5" w14:textId="77777777" w:rsidTr="00D8379C">
        <w:trPr>
          <w:gridBefore w:val="1"/>
          <w:wBefore w:w="15" w:type="dxa"/>
        </w:trPr>
        <w:tc>
          <w:tcPr>
            <w:tcW w:w="9494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737E4B6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B90E1D" w:rsidRPr="00A373DB" w14:paraId="119600B8" w14:textId="77777777" w:rsidTr="00EE138B">
        <w:trPr>
          <w:gridBefore w:val="1"/>
          <w:wBefore w:w="15" w:type="dxa"/>
          <w:trHeight w:val="1656"/>
        </w:trPr>
        <w:tc>
          <w:tcPr>
            <w:tcW w:w="14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4225760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ФЛ, ИП, ЮЛ, ПЗ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47EFCCD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Заявление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6B53948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ОМСУ, МФЦ, ПС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21F527B" w14:textId="47BF9AB8" w:rsidR="00B90E1D" w:rsidRPr="00A373DB" w:rsidRDefault="00D8379C" w:rsidP="00D8379C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О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A1FEEA3" w14:textId="5A623EF2" w:rsidR="00B90E1D" w:rsidRPr="00A373DB" w:rsidRDefault="00B90E1D" w:rsidP="00D8379C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1292CA" w14:textId="5BD0119B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Соответствие документа форме заявления, согласно приложению № 3 (форма 1) к административному регламенту,</w:t>
            </w:r>
            <w:r w:rsidR="00D8379C" w:rsidRPr="00A373DB">
              <w:rPr>
                <w:rFonts w:ascii="Times New Roman" w:hAnsi="Times New Roman"/>
                <w:sz w:val="28"/>
                <w:szCs w:val="28"/>
              </w:rPr>
              <w:t xml:space="preserve"> подписанное заявителем</w:t>
            </w:r>
          </w:p>
        </w:tc>
      </w:tr>
      <w:tr w:rsidR="00B90E1D" w:rsidRPr="00A373DB" w14:paraId="513BF448" w14:textId="77777777" w:rsidTr="00EE138B">
        <w:trPr>
          <w:gridBefore w:val="1"/>
          <w:wBefore w:w="15" w:type="dxa"/>
          <w:trHeight w:val="1656"/>
        </w:trPr>
        <w:tc>
          <w:tcPr>
            <w:tcW w:w="142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2A63B4C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E3DA07E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D430E0B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ЭП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07E70AC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DB5448E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E140621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</w:tr>
      <w:tr w:rsidR="00B90E1D" w:rsidRPr="00A373DB" w14:paraId="316C1B7D" w14:textId="77777777" w:rsidTr="00EE138B">
        <w:trPr>
          <w:gridBefore w:val="1"/>
          <w:wBefore w:w="15" w:type="dxa"/>
        </w:trPr>
        <w:tc>
          <w:tcPr>
            <w:tcW w:w="14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175543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2E9C6C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338DBD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ФГИС ЕЦП НСПД</w:t>
            </w:r>
            <w:r w:rsidRPr="00A373DB">
              <w:rPr>
                <w:rFonts w:ascii="Times New Roman" w:hAnsi="Times New Roman"/>
                <w:noProof/>
                <w:sz w:val="28"/>
                <w:szCs w:val="28"/>
              </w:rPr>
              <w:t>, ЕПГУ, РПГУ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D14F79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ИФ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E29731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CF2284" w14:textId="5E9BDEDB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Заявление заполняется посредством внесения соответствующих сведений в интерактивную форму, подписанное в соответствии с требованиями Федерального закона от 06.04.2011 № 63-ФЗ</w:t>
            </w:r>
          </w:p>
        </w:tc>
      </w:tr>
      <w:tr w:rsidR="00B90E1D" w:rsidRPr="00A373DB" w14:paraId="200FB4D8" w14:textId="77777777" w:rsidTr="00EE138B">
        <w:trPr>
          <w:gridBefore w:val="1"/>
          <w:wBefore w:w="15" w:type="dxa"/>
        </w:trPr>
        <w:tc>
          <w:tcPr>
            <w:tcW w:w="14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B6755DE" w14:textId="17C4A87E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ФЛ, ИП, ПЗ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655D5C0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Документ, удостоверяющ</w:t>
            </w: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lastRenderedPageBreak/>
              <w:t>ий личность заявителя (представителя заявителя)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F6181F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lastRenderedPageBreak/>
              <w:t>ОМСУ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0809EB" w14:textId="5752D650" w:rsidR="00B90E1D" w:rsidRPr="00A373DB" w:rsidRDefault="00F4102D" w:rsidP="007F6C00">
            <w:pPr>
              <w:ind w:left="53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71601A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0809638" w14:textId="7F1CC67B" w:rsidR="00B90E1D" w:rsidRPr="00A373DB" w:rsidRDefault="00F4102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для установления личности и сверки </w:t>
            </w: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данных в заявлении</w:t>
            </w:r>
          </w:p>
        </w:tc>
      </w:tr>
      <w:tr w:rsidR="00B90E1D" w:rsidRPr="00A373DB" w14:paraId="38CCEBCC" w14:textId="77777777" w:rsidTr="00EE138B">
        <w:trPr>
          <w:gridBefore w:val="1"/>
          <w:wBefore w:w="15" w:type="dxa"/>
        </w:trPr>
        <w:tc>
          <w:tcPr>
            <w:tcW w:w="142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599756C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B3A777E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06ECA6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ПС, ЭП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B167E9" w14:textId="77777777" w:rsidR="00B90E1D" w:rsidRPr="00A373DB" w:rsidRDefault="00B90E1D" w:rsidP="007F6C00">
            <w:pPr>
              <w:ind w:left="53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EC13B0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0BC09B3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</w:tr>
      <w:tr w:rsidR="00B90E1D" w:rsidRPr="00A373DB" w14:paraId="55CB7B6B" w14:textId="77777777" w:rsidTr="00EE138B">
        <w:trPr>
          <w:gridBefore w:val="1"/>
          <w:wBefore w:w="15" w:type="dxa"/>
        </w:trPr>
        <w:tc>
          <w:tcPr>
            <w:tcW w:w="142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87ECDCC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3A9D909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F80483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МФЦ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D1F20D" w14:textId="0A5342A3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О и</w:t>
            </w:r>
            <w:r w:rsidR="002615DB"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ли</w:t>
            </w: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 xml:space="preserve"> КЗ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3FBC1B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E6DCFD8" w14:textId="70CEF182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представляется для установления личности</w:t>
            </w:r>
          </w:p>
        </w:tc>
      </w:tr>
      <w:tr w:rsidR="00B90E1D" w:rsidRPr="00A373DB" w14:paraId="05D2C568" w14:textId="77777777" w:rsidTr="00EE138B">
        <w:trPr>
          <w:gridBefore w:val="1"/>
          <w:wBefore w:w="15" w:type="dxa"/>
        </w:trPr>
        <w:tc>
          <w:tcPr>
            <w:tcW w:w="14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4A8BB6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DECF23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BD3BAC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noProof/>
                <w:sz w:val="28"/>
                <w:szCs w:val="28"/>
              </w:rPr>
              <w:t>ФГИС ЕЦП НСПД, ЕПГУ, РПГУ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A6F3AE" w14:textId="0CF7AFF8" w:rsidR="00B90E1D" w:rsidRPr="00A373DB" w:rsidRDefault="00D041BA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АА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DF048B" w14:textId="5E2DFC13" w:rsidR="00B90E1D" w:rsidRPr="00A373DB" w:rsidRDefault="00D041BA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Не требуется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DBE3A62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</w:tr>
      <w:tr w:rsidR="00B90E1D" w:rsidRPr="00A373DB" w14:paraId="45920004" w14:textId="77777777" w:rsidTr="00EE138B">
        <w:trPr>
          <w:gridBefore w:val="1"/>
          <w:wBefore w:w="15" w:type="dxa"/>
        </w:trPr>
        <w:tc>
          <w:tcPr>
            <w:tcW w:w="142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1EBC761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D4C883D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 xml:space="preserve">Документ, подтверждающий полномочия представителя заявителя </w:t>
            </w:r>
            <w:r w:rsidRPr="00A373DB">
              <w:rPr>
                <w:rFonts w:ascii="Times New Roman" w:hAnsi="Times New Roman"/>
                <w:color w:val="000000"/>
                <w:sz w:val="28"/>
                <w:szCs w:val="28"/>
              </w:rPr>
              <w:t>(доверенность, оформленная в соответствии с законодательством Российской Федерации)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136841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ОМСУ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9332CB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О или 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2D1083E4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09C1D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000000"/>
                <w:sz w:val="28"/>
                <w:szCs w:val="28"/>
              </w:rPr>
              <w:t>О - представляется для снятия копии</w:t>
            </w:r>
          </w:p>
        </w:tc>
      </w:tr>
      <w:tr w:rsidR="00B90E1D" w:rsidRPr="00A373DB" w14:paraId="6CB7AA06" w14:textId="77777777" w:rsidTr="00EE138B">
        <w:trPr>
          <w:gridBefore w:val="1"/>
          <w:wBefore w:w="15" w:type="dxa"/>
        </w:trPr>
        <w:tc>
          <w:tcPr>
            <w:tcW w:w="142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D17807C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9A8BF28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BA3E85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МФЦ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FD37C1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О или 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0ACDF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555C1" w14:textId="4E13FDDD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 xml:space="preserve">для </w:t>
            </w:r>
            <w:r w:rsidRPr="00A373DB">
              <w:rPr>
                <w:rFonts w:ascii="Times New Roman" w:hAnsi="Times New Roman"/>
                <w:color w:val="000000"/>
                <w:sz w:val="28"/>
                <w:szCs w:val="28"/>
              </w:rPr>
              <w:t>установления полномочий</w:t>
            </w:r>
            <w:r w:rsidRPr="00A373DB">
              <w:rPr>
                <w:rFonts w:ascii="Times New Roman" w:hAnsi="Times New Roman"/>
                <w:sz w:val="28"/>
                <w:szCs w:val="28"/>
              </w:rPr>
              <w:t xml:space="preserve"> и передачи в ОМСУ</w:t>
            </w:r>
          </w:p>
        </w:tc>
      </w:tr>
      <w:tr w:rsidR="00B90E1D" w:rsidRPr="00A373DB" w14:paraId="50E4786B" w14:textId="77777777" w:rsidTr="00EE138B">
        <w:trPr>
          <w:gridBefore w:val="1"/>
          <w:wBefore w:w="15" w:type="dxa"/>
        </w:trPr>
        <w:tc>
          <w:tcPr>
            <w:tcW w:w="142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D028B02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59BBC0B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89D68E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ПС, ЭП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F8AFEB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81BC43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04ADA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90E1D" w:rsidRPr="00A373DB" w14:paraId="728E2EBC" w14:textId="77777777" w:rsidTr="00EE138B">
        <w:trPr>
          <w:gridBefore w:val="1"/>
          <w:wBefore w:w="15" w:type="dxa"/>
        </w:trPr>
        <w:tc>
          <w:tcPr>
            <w:tcW w:w="142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7EC7803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5C4EE71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FC5FB6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ФГИС ЕЦП НСПД, ЕПГУ, РПГУ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2F089EE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К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84DDE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038C2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076BA" w:rsidRPr="00A373DB" w14:paraId="5606DEC2" w14:textId="77777777" w:rsidTr="00EE138B">
        <w:trPr>
          <w:gridBefore w:val="1"/>
          <w:wBefore w:w="15" w:type="dxa"/>
          <w:trHeight w:val="1955"/>
        </w:trPr>
        <w:tc>
          <w:tcPr>
            <w:tcW w:w="14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8ACB499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ФЛ, ИП, ЮЛ, ПЗ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110B28BF" w14:textId="58F91BF2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 xml:space="preserve">Схема границ сервитута на кадастровом плане территории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26EFEA" w14:textId="78D94DAB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 xml:space="preserve">ОМСУ, ПС, МФЦ, 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4CEDD9F" w14:textId="22B2A131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 xml:space="preserve"> О или 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8C8BE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vMerge w:val="restart"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14:paraId="5EC566D5" w14:textId="0ED334EF" w:rsidR="008076BA" w:rsidRPr="00A373DB" w:rsidRDefault="00EF6B7D" w:rsidP="00D8379C">
            <w:pPr>
              <w:pStyle w:val="ab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если заявление об установлении сервитута предусматривает установление сервитута в отношении всего земельного участка, приложение схемы границ сервитута на кадастровом плане территории не требуется</w:t>
            </w:r>
          </w:p>
        </w:tc>
      </w:tr>
      <w:tr w:rsidR="008076BA" w:rsidRPr="00A373DB" w14:paraId="14D5E62C" w14:textId="77777777" w:rsidTr="00EE138B">
        <w:trPr>
          <w:gridBefore w:val="1"/>
          <w:wBefore w:w="15" w:type="dxa"/>
          <w:trHeight w:val="3172"/>
        </w:trPr>
        <w:tc>
          <w:tcPr>
            <w:tcW w:w="142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C699DC1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1AD5BF85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2112F5" w14:textId="7B26470E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ЭП, ФГИС ЕЦП НСПД, ЕПГУ, РПГУ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E0F8FA" w14:textId="1B410B5B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К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1BC5C99" w14:textId="295D706F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color w:val="22272F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23921E3" w14:textId="77777777" w:rsidR="008076BA" w:rsidRPr="00A373DB" w:rsidRDefault="008076BA" w:rsidP="007F6C0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E1D" w:rsidRPr="00A373DB" w14:paraId="3CB620AD" w14:textId="77777777" w:rsidTr="00D837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9509" w:type="dxa"/>
            <w:gridSpan w:val="8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4611D84" w14:textId="107CA08F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Документы и сведения, получаемых в рамках межведомственного информационного взаимодействия, которые заявитель</w:t>
            </w:r>
            <w:r w:rsidR="008076BA" w:rsidRPr="00A373DB">
              <w:rPr>
                <w:rFonts w:ascii="Times New Roman" w:hAnsi="Times New Roman"/>
                <w:sz w:val="28"/>
                <w:szCs w:val="28"/>
              </w:rPr>
              <w:t xml:space="preserve"> (представитель заявителя)</w:t>
            </w:r>
            <w:r w:rsidRPr="00A373DB">
              <w:rPr>
                <w:rFonts w:ascii="Times New Roman" w:hAnsi="Times New Roman"/>
                <w:sz w:val="28"/>
                <w:szCs w:val="28"/>
              </w:rPr>
              <w:t xml:space="preserve"> вправе предоставить по собственной </w:t>
            </w:r>
            <w:r w:rsidRPr="00A373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инициативе</w:t>
            </w:r>
          </w:p>
        </w:tc>
      </w:tr>
      <w:tr w:rsidR="00B90E1D" w:rsidRPr="00A373DB" w14:paraId="3589ED9E" w14:textId="77777777" w:rsidTr="00EE13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1436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1070E1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ФЛ, ИП, ЮЛ, ПЗ</w:t>
            </w:r>
          </w:p>
        </w:tc>
        <w:tc>
          <w:tcPr>
            <w:tcW w:w="1843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C72E06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Выписка из Единого государственного реестра недвижимости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33D5E31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ОМСУ, МФЦ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C7B5E91" w14:textId="727D63BD" w:rsidR="00B90E1D" w:rsidRPr="00A373DB" w:rsidRDefault="00B90E1D" w:rsidP="00D8379C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 xml:space="preserve">О </w:t>
            </w:r>
            <w:r w:rsidR="008076BA"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или КЗ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F522470" w14:textId="425A0D22" w:rsidR="00B90E1D" w:rsidRPr="00A373DB" w:rsidRDefault="00B90E1D" w:rsidP="00D8379C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D4CC762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E1D" w:rsidRPr="00A373DB" w14:paraId="17F52FFF" w14:textId="77777777" w:rsidTr="00EE13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1436" w:type="dxa"/>
            <w:gridSpan w:val="2"/>
            <w:vMerge/>
          </w:tcPr>
          <w:p w14:paraId="076D9959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12A0A1BC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14:paraId="376957D4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ПС, ЭП, ФГИС ЕЦП НСПД, ЕПГУ, РПГУ</w:t>
            </w:r>
          </w:p>
        </w:tc>
        <w:tc>
          <w:tcPr>
            <w:tcW w:w="1274" w:type="dxa"/>
          </w:tcPr>
          <w:p w14:paraId="5F5B3223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850" w:type="dxa"/>
            <w:gridSpan w:val="2"/>
          </w:tcPr>
          <w:p w14:paraId="489F458D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5" w:type="dxa"/>
          </w:tcPr>
          <w:p w14:paraId="213C0E16" w14:textId="77777777" w:rsidR="00B90E1D" w:rsidRPr="00A373DB" w:rsidRDefault="00B90E1D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76BA" w:rsidRPr="00A373DB" w14:paraId="4A6E5661" w14:textId="77777777" w:rsidTr="00EE13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1436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3F007C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lastRenderedPageBreak/>
              <w:t>ЮЛ, ПЗ</w:t>
            </w:r>
          </w:p>
        </w:tc>
        <w:tc>
          <w:tcPr>
            <w:tcW w:w="1843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026D62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Сведения из Единого государственного реестра юридических лиц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82B4EBA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ОМСУ, МФЦ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40339B9" w14:textId="5A7033E4" w:rsidR="008076BA" w:rsidRPr="00A373DB" w:rsidRDefault="008076BA" w:rsidP="00D8379C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О или КЗ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8F0B76F" w14:textId="217657AE" w:rsidR="008076BA" w:rsidRPr="00A373DB" w:rsidRDefault="008076BA" w:rsidP="00D8379C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5B9F811" w14:textId="3EE6BD97" w:rsidR="008076BA" w:rsidRPr="00A373DB" w:rsidRDefault="008076BA" w:rsidP="00D8379C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при обращении юридического лица</w:t>
            </w:r>
          </w:p>
        </w:tc>
      </w:tr>
      <w:tr w:rsidR="008076BA" w:rsidRPr="00A373DB" w14:paraId="187F6B6A" w14:textId="77777777" w:rsidTr="00EE13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1436" w:type="dxa"/>
            <w:gridSpan w:val="2"/>
            <w:vMerge/>
          </w:tcPr>
          <w:p w14:paraId="05F4958B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1319A1DB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14:paraId="5963166A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ПС, ЭП, ФГИС ЕЦП НСПД, ЕПГУ, РПГУ</w:t>
            </w:r>
          </w:p>
        </w:tc>
        <w:tc>
          <w:tcPr>
            <w:tcW w:w="1274" w:type="dxa"/>
          </w:tcPr>
          <w:p w14:paraId="495FC1C4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850" w:type="dxa"/>
            <w:gridSpan w:val="2"/>
            <w:tcBorders>
              <w:right w:val="single" w:sz="6" w:space="0" w:color="000000"/>
            </w:tcBorders>
          </w:tcPr>
          <w:p w14:paraId="79994D33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93384EF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76BA" w:rsidRPr="00A373DB" w14:paraId="414028A8" w14:textId="77777777" w:rsidTr="00EE13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1436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4889E3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ИП, ПЗ</w:t>
            </w:r>
          </w:p>
        </w:tc>
        <w:tc>
          <w:tcPr>
            <w:tcW w:w="1843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DEB523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2D7DA4D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ОМСУ, МФЦ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29E5646" w14:textId="0519A878" w:rsidR="008076BA" w:rsidRPr="00A373DB" w:rsidRDefault="008076BA" w:rsidP="00D8379C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О или КЗ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61D7751" w14:textId="3918D4A7" w:rsidR="008076BA" w:rsidRPr="00A373DB" w:rsidRDefault="008076BA" w:rsidP="00D8379C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color w:val="22272F"/>
                <w:sz w:val="28"/>
                <w:szCs w:val="28"/>
              </w:rPr>
              <w:t>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3774287" w14:textId="35808F81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при обращении индивидуального предпринимателя</w:t>
            </w:r>
          </w:p>
        </w:tc>
      </w:tr>
      <w:tr w:rsidR="008076BA" w:rsidRPr="00A373DB" w14:paraId="73EE41A5" w14:textId="77777777" w:rsidTr="00EE13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1436" w:type="dxa"/>
            <w:gridSpan w:val="2"/>
            <w:vMerge/>
          </w:tcPr>
          <w:p w14:paraId="5564995C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0F5C4095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14:paraId="612645A8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ПС, ЭП, ФГИС ЕЦП НСПД, ЕПГУ, РПГУ</w:t>
            </w:r>
          </w:p>
        </w:tc>
        <w:tc>
          <w:tcPr>
            <w:tcW w:w="1274" w:type="dxa"/>
          </w:tcPr>
          <w:p w14:paraId="144B1A59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850" w:type="dxa"/>
            <w:gridSpan w:val="2"/>
            <w:tcBorders>
              <w:right w:val="single" w:sz="6" w:space="0" w:color="000000"/>
            </w:tcBorders>
          </w:tcPr>
          <w:p w14:paraId="203E736B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6DE945C" w14:textId="77777777" w:rsidR="008076BA" w:rsidRPr="00A373DB" w:rsidRDefault="008076BA" w:rsidP="007F6C0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DE52AF0" w14:textId="77777777" w:rsidR="0051684E" w:rsidRPr="00A373DB" w:rsidRDefault="0051684E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73266836" w14:textId="4AD75C9B" w:rsidR="00E977D4" w:rsidRPr="00A373DB" w:rsidRDefault="00173805" w:rsidP="007F6C00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E977D4" w:rsidRPr="00A373DB">
        <w:rPr>
          <w:rFonts w:ascii="Times New Roman" w:hAnsi="Times New Roman"/>
          <w:sz w:val="28"/>
          <w:szCs w:val="28"/>
        </w:rPr>
        <w:t>3</w:t>
      </w:r>
    </w:p>
    <w:p w14:paraId="2378DB8D" w14:textId="77777777" w:rsidR="00E977D4" w:rsidRPr="00A373DB" w:rsidRDefault="00E977D4" w:rsidP="007F6C00">
      <w:pPr>
        <w:widowControl w:val="0"/>
        <w:autoSpaceDE w:val="0"/>
        <w:autoSpaceDN w:val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6E8B747B" w14:textId="77777777" w:rsidR="00E977D4" w:rsidRPr="00A373DB" w:rsidRDefault="00E977D4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ИСЧЕРПЫВАЮЩИЙ ПЕРЕЧЕНЬ</w:t>
      </w:r>
    </w:p>
    <w:p w14:paraId="7911823B" w14:textId="77777777" w:rsidR="00D8379C" w:rsidRPr="00A373DB" w:rsidRDefault="00E977D4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ОСНОВА</w:t>
      </w:r>
      <w:r w:rsidR="00D8379C" w:rsidRPr="00A373DB">
        <w:rPr>
          <w:rFonts w:ascii="Times New Roman" w:hAnsi="Times New Roman"/>
          <w:sz w:val="28"/>
          <w:szCs w:val="28"/>
        </w:rPr>
        <w:t>НИЙ ДЛЯ ОТКАЗА В ПРИЕМЕ ЗАПРОСА</w:t>
      </w:r>
    </w:p>
    <w:p w14:paraId="2EBBA49D" w14:textId="77777777" w:rsidR="00D8379C" w:rsidRPr="00A373DB" w:rsidRDefault="00E977D4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О ПРЕДОСТАВЛЕНИИ</w:t>
      </w:r>
      <w:r w:rsidR="00D8379C" w:rsidRPr="00A373DB">
        <w:rPr>
          <w:rFonts w:ascii="Times New Roman" w:hAnsi="Times New Roman"/>
          <w:sz w:val="28"/>
          <w:szCs w:val="28"/>
        </w:rPr>
        <w:t xml:space="preserve"> </w:t>
      </w:r>
      <w:r w:rsidRPr="00A373DB">
        <w:rPr>
          <w:rFonts w:ascii="Times New Roman" w:hAnsi="Times New Roman"/>
          <w:sz w:val="28"/>
          <w:szCs w:val="28"/>
        </w:rPr>
        <w:t>МУН</w:t>
      </w:r>
      <w:r w:rsidR="00D8379C" w:rsidRPr="00A373DB">
        <w:rPr>
          <w:rFonts w:ascii="Times New Roman" w:hAnsi="Times New Roman"/>
          <w:sz w:val="28"/>
          <w:szCs w:val="28"/>
        </w:rPr>
        <w:t>ИЦИПАЛЬНОЙ УСЛУГИ И ДОКУМЕНТОВ,</w:t>
      </w:r>
    </w:p>
    <w:p w14:paraId="7373C29A" w14:textId="77777777" w:rsidR="00D8379C" w:rsidRPr="00A373DB" w:rsidRDefault="00E977D4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НЕОБХОДИМЫХ</w:t>
      </w:r>
      <w:r w:rsidR="00D8379C" w:rsidRPr="00A373DB">
        <w:rPr>
          <w:rFonts w:ascii="Times New Roman" w:hAnsi="Times New Roman"/>
          <w:sz w:val="28"/>
          <w:szCs w:val="28"/>
        </w:rPr>
        <w:t xml:space="preserve"> ДЛЯ ПРЕДОСТАВЛЕНИЯ</w:t>
      </w:r>
    </w:p>
    <w:p w14:paraId="77404866" w14:textId="77777777" w:rsidR="00D8379C" w:rsidRPr="00A373DB" w:rsidRDefault="00E977D4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МУНИЦИПАЛЬНОЙ УСЛУГИ, ОСНОВАНИЙ</w:t>
      </w:r>
      <w:r w:rsidR="00D8379C" w:rsidRPr="00A373DB">
        <w:rPr>
          <w:rFonts w:ascii="Times New Roman" w:hAnsi="Times New Roman"/>
          <w:sz w:val="28"/>
          <w:szCs w:val="28"/>
        </w:rPr>
        <w:t xml:space="preserve"> ДЛЯ ПРИОСТАНОВЛЕНИЯ</w:t>
      </w:r>
    </w:p>
    <w:p w14:paraId="3669DF24" w14:textId="782672C1" w:rsidR="00E977D4" w:rsidRPr="00A373DB" w:rsidRDefault="00E977D4" w:rsidP="007F6C00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ПРЕДОСТАВЛЕНИЯ МУНИУЦИПАЛЬНОЙ УСЛУГИ</w:t>
      </w:r>
    </w:p>
    <w:p w14:paraId="6D9B9A68" w14:textId="5EDB3F18" w:rsidR="003C7886" w:rsidRPr="00A373DB" w:rsidRDefault="00E977D4" w:rsidP="00D8379C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ИЛИ ОТКАЗА В ПРЕДОСТАВЛЕНИИ МУНИЦИПАЛЬНОЙ УСЛУГИ</w:t>
      </w:r>
    </w:p>
    <w:p w14:paraId="63556A48" w14:textId="77777777" w:rsidR="00D8379C" w:rsidRPr="00A373DB" w:rsidRDefault="00D8379C" w:rsidP="00D8379C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6804"/>
        <w:gridCol w:w="2127"/>
      </w:tblGrid>
      <w:tr w:rsidR="00053870" w:rsidRPr="00A373DB" w14:paraId="1E13A502" w14:textId="77777777" w:rsidTr="00D8379C">
        <w:tc>
          <w:tcPr>
            <w:tcW w:w="562" w:type="dxa"/>
          </w:tcPr>
          <w:p w14:paraId="18B0D52F" w14:textId="77777777" w:rsidR="00053870" w:rsidRPr="00A373DB" w:rsidRDefault="00053870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14:paraId="3ACDF391" w14:textId="00120D72" w:rsidR="00053870" w:rsidRPr="00A373DB" w:rsidRDefault="00053870" w:rsidP="00D8379C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Перечень оснований</w:t>
            </w:r>
          </w:p>
        </w:tc>
        <w:tc>
          <w:tcPr>
            <w:tcW w:w="2127" w:type="dxa"/>
          </w:tcPr>
          <w:p w14:paraId="0A05DD9E" w14:textId="77777777" w:rsidR="00053870" w:rsidRPr="00A373DB" w:rsidRDefault="00053870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053870" w:rsidRPr="00A373DB" w14:paraId="15EE6ADC" w14:textId="77777777" w:rsidTr="00D8379C">
        <w:tc>
          <w:tcPr>
            <w:tcW w:w="9493" w:type="dxa"/>
            <w:gridSpan w:val="3"/>
          </w:tcPr>
          <w:p w14:paraId="72ADF073" w14:textId="77777777" w:rsidR="00053870" w:rsidRPr="00A373DB" w:rsidRDefault="00053870" w:rsidP="007F6C00">
            <w:pPr>
              <w:widowControl w:val="0"/>
              <w:autoSpaceDE w:val="0"/>
              <w:autoSpaceDN w:val="0"/>
              <w:ind w:firstLine="0"/>
              <w:jc w:val="center"/>
              <w:outlineLvl w:val="4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053870" w:rsidRPr="00A373DB" w14:paraId="16E594D3" w14:textId="77777777" w:rsidTr="00D8379C">
        <w:tc>
          <w:tcPr>
            <w:tcW w:w="562" w:type="dxa"/>
          </w:tcPr>
          <w:p w14:paraId="76862FCB" w14:textId="77777777" w:rsidR="00053870" w:rsidRPr="00A373DB" w:rsidRDefault="00053870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14:paraId="14E46F97" w14:textId="314EE0BF" w:rsidR="00053870" w:rsidRPr="00A373DB" w:rsidRDefault="00053870" w:rsidP="007F6C0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 заявителя</w:t>
            </w:r>
            <w:r w:rsidR="00EF6B7D" w:rsidRPr="00A373DB">
              <w:rPr>
                <w:rFonts w:ascii="Times New Roman" w:hAnsi="Times New Roman"/>
                <w:sz w:val="28"/>
                <w:szCs w:val="28"/>
              </w:rPr>
              <w:t xml:space="preserve"> (представителя заявителя)</w:t>
            </w:r>
            <w:r w:rsidRPr="00A373DB">
              <w:rPr>
                <w:rFonts w:ascii="Times New Roman" w:hAnsi="Times New Roman"/>
                <w:sz w:val="28"/>
                <w:szCs w:val="28"/>
              </w:rPr>
              <w:t>, не представлен</w:t>
            </w:r>
          </w:p>
        </w:tc>
        <w:tc>
          <w:tcPr>
            <w:tcW w:w="2127" w:type="dxa"/>
            <w:vAlign w:val="center"/>
          </w:tcPr>
          <w:p w14:paraId="1A99BC9D" w14:textId="05D3ADB5" w:rsidR="00053870" w:rsidRPr="00A373DB" w:rsidRDefault="003443AC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ФЛ, ИП, ЮЛ, ПЗ</w:t>
            </w:r>
          </w:p>
        </w:tc>
      </w:tr>
      <w:tr w:rsidR="00053870" w:rsidRPr="00A373DB" w14:paraId="4F1FBE64" w14:textId="77777777" w:rsidTr="00D8379C">
        <w:tc>
          <w:tcPr>
            <w:tcW w:w="562" w:type="dxa"/>
          </w:tcPr>
          <w:p w14:paraId="54B5275E" w14:textId="215B3EA2" w:rsidR="00053870" w:rsidRPr="00A373DB" w:rsidRDefault="00EE138B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053870" w:rsidRPr="00A373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14:paraId="44B41598" w14:textId="77777777" w:rsidR="00053870" w:rsidRPr="00A373DB" w:rsidRDefault="00053870" w:rsidP="007F6C0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Полномочия представителя заявителя не подтверждены</w:t>
            </w:r>
          </w:p>
        </w:tc>
        <w:tc>
          <w:tcPr>
            <w:tcW w:w="2127" w:type="dxa"/>
            <w:vAlign w:val="center"/>
          </w:tcPr>
          <w:p w14:paraId="4BAD36E5" w14:textId="4D3BEAC9" w:rsidR="00053870" w:rsidRPr="00A373DB" w:rsidRDefault="003443AC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ФЛ, ИП, ЮЛ, ПЗ</w:t>
            </w:r>
          </w:p>
        </w:tc>
      </w:tr>
      <w:tr w:rsidR="00671C0E" w:rsidRPr="00A373DB" w14:paraId="3EFBEC6F" w14:textId="77777777" w:rsidTr="00D8379C">
        <w:tc>
          <w:tcPr>
            <w:tcW w:w="9493" w:type="dxa"/>
            <w:gridSpan w:val="3"/>
          </w:tcPr>
          <w:p w14:paraId="1091A88D" w14:textId="225DE300" w:rsidR="00671C0E" w:rsidRPr="00A373DB" w:rsidRDefault="00671C0E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671C0E" w:rsidRPr="00A373DB" w14:paraId="0019638B" w14:textId="77777777" w:rsidTr="00D8379C">
        <w:tc>
          <w:tcPr>
            <w:tcW w:w="562" w:type="dxa"/>
          </w:tcPr>
          <w:p w14:paraId="10E0F14D" w14:textId="0EF73BEF" w:rsidR="00671C0E" w:rsidRPr="00A373DB" w:rsidRDefault="00671C0E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14:paraId="2095C2A8" w14:textId="7F85417C" w:rsidR="00671C0E" w:rsidRPr="00A373DB" w:rsidRDefault="00671C0E" w:rsidP="007F6C0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127" w:type="dxa"/>
            <w:vAlign w:val="center"/>
          </w:tcPr>
          <w:p w14:paraId="2C597CE7" w14:textId="073F4BC2" w:rsidR="00671C0E" w:rsidRPr="00A373DB" w:rsidRDefault="00671C0E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ФЛ, ИП, ЮЛ, ПЗ</w:t>
            </w:r>
          </w:p>
        </w:tc>
      </w:tr>
      <w:tr w:rsidR="00053870" w:rsidRPr="00A373DB" w14:paraId="5E33CB5D" w14:textId="77777777" w:rsidTr="00D8379C">
        <w:tc>
          <w:tcPr>
            <w:tcW w:w="9493" w:type="dxa"/>
            <w:gridSpan w:val="3"/>
          </w:tcPr>
          <w:p w14:paraId="3E29A1DF" w14:textId="77777777" w:rsidR="00053870" w:rsidRPr="00A373DB" w:rsidRDefault="00053870" w:rsidP="007F6C00">
            <w:pPr>
              <w:widowControl w:val="0"/>
              <w:autoSpaceDE w:val="0"/>
              <w:autoSpaceDN w:val="0"/>
              <w:ind w:firstLine="0"/>
              <w:jc w:val="center"/>
              <w:outlineLvl w:val="4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053870" w:rsidRPr="00A373DB" w14:paraId="1C89B4F2" w14:textId="77777777" w:rsidTr="00D8379C">
        <w:tc>
          <w:tcPr>
            <w:tcW w:w="562" w:type="dxa"/>
          </w:tcPr>
          <w:p w14:paraId="040DA972" w14:textId="77777777" w:rsidR="00053870" w:rsidRPr="00A373DB" w:rsidRDefault="00053870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14:paraId="3E2C1E9C" w14:textId="4E908B54" w:rsidR="00053870" w:rsidRPr="00A373DB" w:rsidRDefault="00053870" w:rsidP="00D8379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bCs/>
                <w:sz w:val="28"/>
                <w:szCs w:val="28"/>
              </w:rPr>
              <w:t>заявление об установлении сервитута направлено в орган местного самоуправления, которы</w:t>
            </w:r>
            <w:r w:rsidR="00EF6B7D" w:rsidRPr="00A373DB">
              <w:rPr>
                <w:rFonts w:ascii="Times New Roman" w:hAnsi="Times New Roman"/>
                <w:bCs/>
                <w:sz w:val="28"/>
                <w:szCs w:val="28"/>
              </w:rPr>
              <w:t>й</w:t>
            </w:r>
            <w:r w:rsidRPr="00A373DB">
              <w:rPr>
                <w:rFonts w:ascii="Times New Roman" w:hAnsi="Times New Roman"/>
                <w:bCs/>
                <w:sz w:val="28"/>
                <w:szCs w:val="28"/>
              </w:rPr>
              <w:t xml:space="preserve"> не вправе заключать соглашение об установлении сервитута</w:t>
            </w:r>
          </w:p>
        </w:tc>
        <w:tc>
          <w:tcPr>
            <w:tcW w:w="2127" w:type="dxa"/>
          </w:tcPr>
          <w:p w14:paraId="3D9F1F8A" w14:textId="251CAEE0" w:rsidR="00053870" w:rsidRPr="00A373DB" w:rsidRDefault="003443AC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ФЛ, ИП, ЮЛ, ПЗ</w:t>
            </w:r>
          </w:p>
        </w:tc>
      </w:tr>
      <w:tr w:rsidR="00053870" w:rsidRPr="00A373DB" w14:paraId="02C8E309" w14:textId="77777777" w:rsidTr="00D8379C">
        <w:tc>
          <w:tcPr>
            <w:tcW w:w="562" w:type="dxa"/>
          </w:tcPr>
          <w:p w14:paraId="69EF6A26" w14:textId="77777777" w:rsidR="00053870" w:rsidRPr="00A373DB" w:rsidRDefault="00053870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14:paraId="39079EDA" w14:textId="1A64B759" w:rsidR="00053870" w:rsidRPr="00A373DB" w:rsidRDefault="00053870" w:rsidP="00D8379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планируемое на условиях сервитута использование земельного участка не допускается в соответствии с федеральными законами</w:t>
            </w:r>
          </w:p>
        </w:tc>
        <w:tc>
          <w:tcPr>
            <w:tcW w:w="2127" w:type="dxa"/>
          </w:tcPr>
          <w:p w14:paraId="7465DC7F" w14:textId="25962042" w:rsidR="00053870" w:rsidRPr="00A373DB" w:rsidRDefault="003443AC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ФЛ, ИП, ЮЛ, ПЗ</w:t>
            </w:r>
          </w:p>
        </w:tc>
      </w:tr>
      <w:tr w:rsidR="00053870" w:rsidRPr="00A373DB" w14:paraId="0769147D" w14:textId="77777777" w:rsidTr="00D8379C">
        <w:tc>
          <w:tcPr>
            <w:tcW w:w="562" w:type="dxa"/>
          </w:tcPr>
          <w:p w14:paraId="6FBA7D26" w14:textId="77777777" w:rsidR="00053870" w:rsidRPr="00A373DB" w:rsidRDefault="00053870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14:paraId="60D6B189" w14:textId="44D4BCA5" w:rsidR="00053870" w:rsidRPr="00A373DB" w:rsidRDefault="00053870" w:rsidP="00D8379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</w:t>
            </w:r>
          </w:p>
        </w:tc>
        <w:tc>
          <w:tcPr>
            <w:tcW w:w="2127" w:type="dxa"/>
          </w:tcPr>
          <w:p w14:paraId="2765CCA8" w14:textId="5AB9F76D" w:rsidR="00053870" w:rsidRPr="00A373DB" w:rsidRDefault="003443AC" w:rsidP="007F6C0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73DB">
              <w:rPr>
                <w:rFonts w:ascii="Times New Roman" w:hAnsi="Times New Roman"/>
                <w:sz w:val="28"/>
                <w:szCs w:val="28"/>
              </w:rPr>
              <w:t>ФЛ, ИП, ЮЛ, ПЗ</w:t>
            </w:r>
          </w:p>
        </w:tc>
      </w:tr>
    </w:tbl>
    <w:p w14:paraId="3D8D1BA8" w14:textId="696ACC34" w:rsidR="00D8379C" w:rsidRPr="00A373DB" w:rsidRDefault="00D8379C" w:rsidP="00D8379C">
      <w:pPr>
        <w:widowControl w:val="0"/>
        <w:autoSpaceDE w:val="0"/>
        <w:autoSpaceDN w:val="0"/>
        <w:adjustRightInd w:val="0"/>
        <w:spacing w:after="120"/>
        <w:ind w:left="3827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br w:type="page"/>
      </w:r>
    </w:p>
    <w:p w14:paraId="55FA788D" w14:textId="19FA975A" w:rsidR="00D8379C" w:rsidRPr="00A373DB" w:rsidRDefault="00D8379C" w:rsidP="00801162">
      <w:pPr>
        <w:widowControl w:val="0"/>
        <w:autoSpaceDE w:val="0"/>
        <w:autoSpaceDN w:val="0"/>
        <w:adjustRightInd w:val="0"/>
        <w:spacing w:after="120"/>
        <w:ind w:left="3827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14:paraId="04EFAD97" w14:textId="77777777" w:rsidR="00D8379C" w:rsidRPr="00A373DB" w:rsidRDefault="00D8379C" w:rsidP="00801162">
      <w:pPr>
        <w:autoSpaceDE w:val="0"/>
        <w:autoSpaceDN w:val="0"/>
        <w:ind w:left="3827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79E330B3" w14:textId="77777777" w:rsidR="00D8379C" w:rsidRPr="00A373DB" w:rsidRDefault="00D8379C" w:rsidP="00801162">
      <w:pPr>
        <w:autoSpaceDE w:val="0"/>
        <w:autoSpaceDN w:val="0"/>
        <w:ind w:left="3827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14:paraId="1BD041BC" w14:textId="77777777" w:rsidR="00D8379C" w:rsidRPr="00A373DB" w:rsidRDefault="00D8379C" w:rsidP="00801162">
      <w:pPr>
        <w:autoSpaceDE w:val="0"/>
        <w:autoSpaceDN w:val="0"/>
        <w:adjustRightInd w:val="0"/>
        <w:ind w:left="3827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«Заключение соглашения</w:t>
      </w:r>
    </w:p>
    <w:p w14:paraId="1F7682C5" w14:textId="77777777" w:rsidR="00D8379C" w:rsidRPr="00A373DB" w:rsidRDefault="00D8379C" w:rsidP="00801162">
      <w:pPr>
        <w:autoSpaceDE w:val="0"/>
        <w:autoSpaceDN w:val="0"/>
        <w:adjustRightInd w:val="0"/>
        <w:ind w:left="3827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об установлении сервитута</w:t>
      </w:r>
    </w:p>
    <w:p w14:paraId="20837F42" w14:textId="77777777" w:rsidR="00D8379C" w:rsidRPr="00A373DB" w:rsidRDefault="00D8379C" w:rsidP="00801162">
      <w:pPr>
        <w:autoSpaceDE w:val="0"/>
        <w:autoSpaceDN w:val="0"/>
        <w:adjustRightInd w:val="0"/>
        <w:ind w:left="3827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в отношении земельных участков,</w:t>
      </w:r>
    </w:p>
    <w:p w14:paraId="6FB5C996" w14:textId="77777777" w:rsidR="00D8379C" w:rsidRPr="00A373DB" w:rsidRDefault="00D8379C" w:rsidP="00801162">
      <w:pPr>
        <w:autoSpaceDE w:val="0"/>
        <w:autoSpaceDN w:val="0"/>
        <w:adjustRightInd w:val="0"/>
        <w:ind w:left="3827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находящихся в муниципальной собственности,</w:t>
      </w:r>
    </w:p>
    <w:p w14:paraId="2C036BB1" w14:textId="77777777" w:rsidR="00D8379C" w:rsidRPr="00A373DB" w:rsidRDefault="00D8379C" w:rsidP="00801162">
      <w:pPr>
        <w:autoSpaceDE w:val="0"/>
        <w:autoSpaceDN w:val="0"/>
        <w:adjustRightInd w:val="0"/>
        <w:ind w:left="3827"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и государственная собственность</w:t>
      </w:r>
    </w:p>
    <w:p w14:paraId="1A4723DE" w14:textId="77777777" w:rsidR="00D8379C" w:rsidRPr="00A373DB" w:rsidRDefault="00D8379C" w:rsidP="00801162">
      <w:pPr>
        <w:autoSpaceDE w:val="0"/>
        <w:autoSpaceDN w:val="0"/>
        <w:adjustRightInd w:val="0"/>
        <w:ind w:left="3827" w:firstLine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A373DB">
        <w:rPr>
          <w:rFonts w:ascii="Times New Roman" w:hAnsi="Times New Roman"/>
          <w:sz w:val="28"/>
          <w:szCs w:val="28"/>
        </w:rPr>
        <w:t>на которые не разграничена»</w:t>
      </w:r>
    </w:p>
    <w:p w14:paraId="58CC03CA" w14:textId="77777777" w:rsidR="00053870" w:rsidRPr="00A373DB" w:rsidRDefault="00053870" w:rsidP="007F6C00">
      <w:pPr>
        <w:autoSpaceDE w:val="0"/>
        <w:autoSpaceDN w:val="0"/>
        <w:adjustRightInd w:val="0"/>
        <w:jc w:val="right"/>
        <w:rPr>
          <w:rFonts w:ascii="Times New Roman" w:hAnsi="Times New Roman"/>
          <w:bCs/>
          <w:sz w:val="28"/>
          <w:szCs w:val="28"/>
        </w:rPr>
      </w:pPr>
    </w:p>
    <w:p w14:paraId="25BA310E" w14:textId="1C7283BA" w:rsidR="00053870" w:rsidRPr="00A373DB" w:rsidRDefault="007B0021" w:rsidP="007F6C00">
      <w:pPr>
        <w:autoSpaceDE w:val="0"/>
        <w:autoSpaceDN w:val="0"/>
        <w:adjustRightInd w:val="0"/>
        <w:jc w:val="right"/>
        <w:rPr>
          <w:rFonts w:ascii="Times New Roman" w:hAnsi="Times New Roman"/>
          <w:bCs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>Форма 1</w:t>
      </w:r>
    </w:p>
    <w:p w14:paraId="2D26A3C1" w14:textId="77777777" w:rsidR="00D8379C" w:rsidRPr="00A373DB" w:rsidRDefault="00D8379C" w:rsidP="007F6C00">
      <w:pPr>
        <w:autoSpaceDE w:val="0"/>
        <w:autoSpaceDN w:val="0"/>
        <w:adjustRightInd w:val="0"/>
        <w:jc w:val="right"/>
        <w:rPr>
          <w:rFonts w:ascii="Times New Roman" w:hAnsi="Times New Roman"/>
          <w:bCs/>
          <w:sz w:val="28"/>
          <w:szCs w:val="28"/>
        </w:rPr>
      </w:pPr>
    </w:p>
    <w:p w14:paraId="35D07BC4" w14:textId="77777777" w:rsidR="00D8379C" w:rsidRPr="00A373DB" w:rsidRDefault="00053870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bCs/>
          <w:sz w:val="28"/>
          <w:szCs w:val="28"/>
        </w:rPr>
        <w:t xml:space="preserve">Форма заявления о </w:t>
      </w:r>
      <w:r w:rsidRPr="00A373DB">
        <w:rPr>
          <w:rFonts w:ascii="Times New Roman" w:hAnsi="Times New Roman"/>
          <w:sz w:val="28"/>
          <w:szCs w:val="28"/>
        </w:rPr>
        <w:t>заключении согла</w:t>
      </w:r>
      <w:r w:rsidR="00D8379C" w:rsidRPr="00A373DB">
        <w:rPr>
          <w:rFonts w:ascii="Times New Roman" w:hAnsi="Times New Roman"/>
          <w:sz w:val="28"/>
          <w:szCs w:val="28"/>
        </w:rPr>
        <w:t>шения об установлении сервитута</w:t>
      </w:r>
    </w:p>
    <w:p w14:paraId="2D15EE49" w14:textId="255F8C44" w:rsidR="00D8379C" w:rsidRPr="00A373DB" w:rsidRDefault="00053870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в отношении </w:t>
      </w:r>
      <w:r w:rsidR="00D8379C" w:rsidRPr="00A373DB">
        <w:rPr>
          <w:rFonts w:ascii="Times New Roman" w:hAnsi="Times New Roman"/>
          <w:sz w:val="28"/>
          <w:szCs w:val="28"/>
        </w:rPr>
        <w:t>земельных участков, находящихся</w:t>
      </w:r>
    </w:p>
    <w:p w14:paraId="2CF952C3" w14:textId="77777777" w:rsidR="00D8379C" w:rsidRPr="00A373DB" w:rsidRDefault="00053870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 xml:space="preserve">в муниципальной собственности, </w:t>
      </w:r>
      <w:r w:rsidR="00D8379C" w:rsidRPr="00A373DB">
        <w:rPr>
          <w:rFonts w:ascii="Times New Roman" w:hAnsi="Times New Roman"/>
          <w:sz w:val="28"/>
          <w:szCs w:val="28"/>
        </w:rPr>
        <w:t>и государственная собственность</w:t>
      </w:r>
    </w:p>
    <w:p w14:paraId="72F8A34D" w14:textId="73E8CFDD" w:rsidR="00053870" w:rsidRPr="00A373DB" w:rsidRDefault="00053870" w:rsidP="007F6C0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highlight w:val="yellow"/>
        </w:rPr>
      </w:pPr>
      <w:r w:rsidRPr="00A373DB">
        <w:rPr>
          <w:rFonts w:ascii="Times New Roman" w:hAnsi="Times New Roman"/>
          <w:sz w:val="28"/>
          <w:szCs w:val="28"/>
        </w:rPr>
        <w:t>на которые не разграничена</w:t>
      </w:r>
    </w:p>
    <w:p w14:paraId="479DAA2C" w14:textId="77777777" w:rsidR="00053870" w:rsidRPr="00A373DB" w:rsidRDefault="00053870" w:rsidP="007F6C00">
      <w:pPr>
        <w:autoSpaceDE w:val="0"/>
        <w:autoSpaceDN w:val="0"/>
        <w:adjustRightInd w:val="0"/>
        <w:jc w:val="right"/>
        <w:rPr>
          <w:rFonts w:ascii="Times New Roman" w:hAnsi="Times New Roman"/>
          <w:bCs/>
          <w:sz w:val="28"/>
          <w:szCs w:val="28"/>
        </w:rPr>
      </w:pPr>
    </w:p>
    <w:p w14:paraId="1EC9497B" w14:textId="77777777" w:rsidR="00D8379C" w:rsidRPr="00A373DB" w:rsidRDefault="00D8379C" w:rsidP="007F6C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373DB">
        <w:rPr>
          <w:rFonts w:ascii="Times New Roman" w:hAnsi="Times New Roman" w:cs="Times New Roman"/>
          <w:sz w:val="28"/>
          <w:szCs w:val="28"/>
        </w:rPr>
        <w:t>Председателю</w:t>
      </w:r>
    </w:p>
    <w:p w14:paraId="193EBCE2" w14:textId="77777777" w:rsidR="00D8379C" w:rsidRPr="00A373DB" w:rsidRDefault="00D8379C" w:rsidP="007F6C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373DB">
        <w:rPr>
          <w:rFonts w:ascii="Times New Roman" w:hAnsi="Times New Roman" w:cs="Times New Roman"/>
          <w:sz w:val="28"/>
          <w:szCs w:val="28"/>
        </w:rPr>
        <w:t>комитета по управлению</w:t>
      </w:r>
    </w:p>
    <w:p w14:paraId="15F5F80D" w14:textId="16E0F675" w:rsidR="00D8379C" w:rsidRPr="00A373DB" w:rsidRDefault="00053870" w:rsidP="007F6C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373DB"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14:paraId="069634BA" w14:textId="1839B895" w:rsidR="00053870" w:rsidRPr="00A373DB" w:rsidRDefault="00053870" w:rsidP="007F6C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373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003600C" w14:textId="77777777" w:rsidR="00D8379C" w:rsidRPr="00A373DB" w:rsidRDefault="00D8379C" w:rsidP="007F6C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373DB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3F0D1256" w14:textId="7C888A17" w:rsidR="001D7F25" w:rsidRPr="00A373DB" w:rsidRDefault="00053870" w:rsidP="007F6C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373DB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04339837" w14:textId="77777777" w:rsidR="00053870" w:rsidRPr="00A373DB" w:rsidRDefault="00053870" w:rsidP="007F6C00">
      <w:pPr>
        <w:widowControl w:val="0"/>
        <w:autoSpaceDE w:val="0"/>
        <w:autoSpaceDN w:val="0"/>
        <w:ind w:left="4395" w:firstLine="0"/>
        <w:contextualSpacing/>
        <w:jc w:val="left"/>
        <w:rPr>
          <w:rFonts w:ascii="Times New Roman" w:hAnsi="Times New Roman"/>
          <w:sz w:val="28"/>
          <w:szCs w:val="28"/>
        </w:rPr>
      </w:pPr>
    </w:p>
    <w:p w14:paraId="4961E5EB" w14:textId="2D0603BE" w:rsidR="00053870" w:rsidRPr="00A373DB" w:rsidRDefault="00053870" w:rsidP="007F6C00">
      <w:pPr>
        <w:widowControl w:val="0"/>
        <w:autoSpaceDE w:val="0"/>
        <w:autoSpaceDN w:val="0"/>
        <w:ind w:left="4395" w:firstLine="0"/>
        <w:contextualSpacing/>
        <w:jc w:val="left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от _________</w:t>
      </w:r>
      <w:r w:rsidR="00D8379C" w:rsidRPr="00A373DB">
        <w:rPr>
          <w:rFonts w:ascii="Times New Roman" w:hAnsi="Times New Roman"/>
          <w:sz w:val="28"/>
          <w:szCs w:val="28"/>
        </w:rPr>
        <w:t>___________________________</w:t>
      </w:r>
    </w:p>
    <w:p w14:paraId="4BBE3792" w14:textId="77777777" w:rsidR="00053870" w:rsidRPr="00A373DB" w:rsidRDefault="00053870" w:rsidP="00D8379C">
      <w:pPr>
        <w:widowControl w:val="0"/>
        <w:autoSpaceDE w:val="0"/>
        <w:autoSpaceDN w:val="0"/>
        <w:ind w:left="4395" w:firstLine="0"/>
        <w:contextualSpacing/>
        <w:jc w:val="center"/>
        <w:rPr>
          <w:rFonts w:ascii="Times New Roman" w:hAnsi="Times New Roman"/>
        </w:rPr>
      </w:pPr>
      <w:r w:rsidRPr="00A373DB">
        <w:rPr>
          <w:rFonts w:ascii="Times New Roman" w:hAnsi="Times New Roman"/>
        </w:rPr>
        <w:t>(фамилия, имя, отчество (при наличии) заявителя)</w:t>
      </w:r>
    </w:p>
    <w:p w14:paraId="5B66B5A7" w14:textId="32F788C4" w:rsidR="00053870" w:rsidRPr="00A373DB" w:rsidRDefault="00053870" w:rsidP="007F6C00">
      <w:pPr>
        <w:widowControl w:val="0"/>
        <w:autoSpaceDE w:val="0"/>
        <w:autoSpaceDN w:val="0"/>
        <w:ind w:left="4395" w:firstLine="0"/>
        <w:contextualSpacing/>
        <w:jc w:val="left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____________________________________</w:t>
      </w:r>
    </w:p>
    <w:p w14:paraId="0E53AACD" w14:textId="5D4685D7" w:rsidR="00053870" w:rsidRPr="00A373DB" w:rsidRDefault="00053870" w:rsidP="00D8379C">
      <w:pPr>
        <w:widowControl w:val="0"/>
        <w:autoSpaceDE w:val="0"/>
        <w:autoSpaceDN w:val="0"/>
        <w:ind w:left="4395" w:firstLine="0"/>
        <w:contextualSpacing/>
        <w:jc w:val="center"/>
        <w:rPr>
          <w:rFonts w:ascii="Times New Roman" w:hAnsi="Times New Roman"/>
        </w:rPr>
      </w:pPr>
      <w:r w:rsidRPr="00A373DB">
        <w:rPr>
          <w:rFonts w:ascii="Times New Roman" w:hAnsi="Times New Roman"/>
        </w:rPr>
        <w:t>(вид документа, удостоверяющего личность, серия, номер, наименование органа, выдавшего документ, дата выдачи документа)</w:t>
      </w:r>
    </w:p>
    <w:p w14:paraId="3ACC39DD" w14:textId="622426B2" w:rsidR="00053870" w:rsidRPr="00A373DB" w:rsidRDefault="00053870" w:rsidP="007F6C00">
      <w:pPr>
        <w:widowControl w:val="0"/>
        <w:autoSpaceDE w:val="0"/>
        <w:autoSpaceDN w:val="0"/>
        <w:ind w:left="4395" w:firstLine="0"/>
        <w:contextualSpacing/>
        <w:jc w:val="left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____________</w:t>
      </w:r>
      <w:r w:rsidR="00D8379C" w:rsidRPr="00A373DB">
        <w:rPr>
          <w:rFonts w:ascii="Times New Roman" w:hAnsi="Times New Roman"/>
          <w:sz w:val="28"/>
          <w:szCs w:val="28"/>
        </w:rPr>
        <w:t>________________________</w:t>
      </w:r>
    </w:p>
    <w:p w14:paraId="47D4A063" w14:textId="77777777" w:rsidR="00053870" w:rsidRPr="00A373DB" w:rsidRDefault="00053870" w:rsidP="00D8379C">
      <w:pPr>
        <w:widowControl w:val="0"/>
        <w:autoSpaceDE w:val="0"/>
        <w:autoSpaceDN w:val="0"/>
        <w:ind w:left="4395" w:firstLine="0"/>
        <w:contextualSpacing/>
        <w:jc w:val="center"/>
        <w:rPr>
          <w:rFonts w:ascii="Times New Roman" w:hAnsi="Times New Roman"/>
        </w:rPr>
      </w:pPr>
      <w:r w:rsidRPr="00A373DB">
        <w:rPr>
          <w:rFonts w:ascii="Times New Roman" w:hAnsi="Times New Roman"/>
        </w:rPr>
        <w:t>(наименование юридического лица)</w:t>
      </w:r>
    </w:p>
    <w:p w14:paraId="4319CC48" w14:textId="27061362" w:rsidR="00053870" w:rsidRPr="00A373DB" w:rsidRDefault="00053870" w:rsidP="007F6C00">
      <w:pPr>
        <w:widowControl w:val="0"/>
        <w:autoSpaceDE w:val="0"/>
        <w:autoSpaceDN w:val="0"/>
        <w:ind w:left="4395" w:firstLine="0"/>
        <w:contextualSpacing/>
        <w:jc w:val="left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ИНН ________</w:t>
      </w:r>
      <w:r w:rsidR="00D8379C" w:rsidRPr="00A373DB">
        <w:rPr>
          <w:rFonts w:ascii="Times New Roman" w:hAnsi="Times New Roman"/>
          <w:sz w:val="28"/>
          <w:szCs w:val="28"/>
        </w:rPr>
        <w:t>____________________________</w:t>
      </w:r>
    </w:p>
    <w:p w14:paraId="35103BD4" w14:textId="77777777" w:rsidR="00D8379C" w:rsidRPr="00A373DB" w:rsidRDefault="00053870" w:rsidP="007F6C00">
      <w:pPr>
        <w:widowControl w:val="0"/>
        <w:autoSpaceDE w:val="0"/>
        <w:autoSpaceDN w:val="0"/>
        <w:ind w:left="4395" w:firstLine="0"/>
        <w:contextualSpacing/>
        <w:jc w:val="left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место жительства (место нахождения) _________</w:t>
      </w:r>
      <w:r w:rsidR="00D8379C" w:rsidRPr="00A373DB">
        <w:rPr>
          <w:rFonts w:ascii="Times New Roman" w:hAnsi="Times New Roman"/>
          <w:sz w:val="28"/>
          <w:szCs w:val="28"/>
        </w:rPr>
        <w:t>___________________________</w:t>
      </w:r>
    </w:p>
    <w:p w14:paraId="4FBEC996" w14:textId="0BD8C585" w:rsidR="00053870" w:rsidRPr="00A373DB" w:rsidRDefault="00053870" w:rsidP="007F6C00">
      <w:pPr>
        <w:widowControl w:val="0"/>
        <w:autoSpaceDE w:val="0"/>
        <w:autoSpaceDN w:val="0"/>
        <w:ind w:left="4395" w:firstLine="0"/>
        <w:contextualSpacing/>
        <w:jc w:val="left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___________</w:t>
      </w:r>
      <w:r w:rsidR="00D8379C" w:rsidRPr="00A373DB">
        <w:rPr>
          <w:rFonts w:ascii="Times New Roman" w:hAnsi="Times New Roman"/>
          <w:sz w:val="28"/>
          <w:szCs w:val="28"/>
        </w:rPr>
        <w:t>_________________________</w:t>
      </w:r>
    </w:p>
    <w:p w14:paraId="65485AC1" w14:textId="77777777" w:rsidR="00053870" w:rsidRPr="00A373DB" w:rsidRDefault="00053870" w:rsidP="007F6C00">
      <w:pPr>
        <w:widowControl w:val="0"/>
        <w:autoSpaceDE w:val="0"/>
        <w:autoSpaceDN w:val="0"/>
        <w:ind w:left="4395" w:firstLine="0"/>
        <w:contextualSpacing/>
        <w:jc w:val="left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телефон ____________________________________</w:t>
      </w:r>
    </w:p>
    <w:p w14:paraId="23CE8118" w14:textId="77777777" w:rsidR="00053870" w:rsidRPr="00A373DB" w:rsidRDefault="00053870" w:rsidP="007F6C00">
      <w:pPr>
        <w:widowControl w:val="0"/>
        <w:autoSpaceDE w:val="0"/>
        <w:autoSpaceDN w:val="0"/>
        <w:ind w:left="4395" w:firstLine="0"/>
        <w:contextualSpacing/>
        <w:jc w:val="left"/>
        <w:rPr>
          <w:rFonts w:ascii="Times New Roman" w:hAnsi="Times New Roman"/>
          <w:sz w:val="28"/>
          <w:szCs w:val="28"/>
        </w:rPr>
      </w:pPr>
    </w:p>
    <w:p w14:paraId="443B4D89" w14:textId="0C1995AD" w:rsidR="00053870" w:rsidRPr="00A373DB" w:rsidRDefault="00053870" w:rsidP="007F6C00">
      <w:pPr>
        <w:widowControl w:val="0"/>
        <w:autoSpaceDE w:val="0"/>
        <w:autoSpaceDN w:val="0"/>
        <w:ind w:left="4395" w:firstLine="0"/>
        <w:contextualSpacing/>
        <w:jc w:val="left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в лице _______</w:t>
      </w:r>
      <w:r w:rsidR="00D8379C" w:rsidRPr="00A373DB">
        <w:rPr>
          <w:rFonts w:ascii="Times New Roman" w:hAnsi="Times New Roman"/>
          <w:sz w:val="28"/>
          <w:szCs w:val="28"/>
        </w:rPr>
        <w:t>_____________________________</w:t>
      </w:r>
    </w:p>
    <w:p w14:paraId="321A561D" w14:textId="77777777" w:rsidR="00053870" w:rsidRPr="00A373DB" w:rsidRDefault="00053870" w:rsidP="00D8379C">
      <w:pPr>
        <w:widowControl w:val="0"/>
        <w:autoSpaceDE w:val="0"/>
        <w:autoSpaceDN w:val="0"/>
        <w:ind w:left="4395" w:firstLine="0"/>
        <w:contextualSpacing/>
        <w:jc w:val="center"/>
        <w:rPr>
          <w:rFonts w:ascii="Times New Roman" w:hAnsi="Times New Roman"/>
        </w:rPr>
      </w:pPr>
      <w:r w:rsidRPr="00A373DB">
        <w:rPr>
          <w:rFonts w:ascii="Times New Roman" w:hAnsi="Times New Roman"/>
        </w:rPr>
        <w:t>(фамилия, имя, отчество (при наличии) представителя заявителя)</w:t>
      </w:r>
    </w:p>
    <w:p w14:paraId="37666C1B" w14:textId="3C1FE7B3" w:rsidR="00053870" w:rsidRPr="00A373DB" w:rsidRDefault="00053870" w:rsidP="007F6C00">
      <w:pPr>
        <w:widowControl w:val="0"/>
        <w:autoSpaceDE w:val="0"/>
        <w:autoSpaceDN w:val="0"/>
        <w:ind w:left="4395" w:firstLine="0"/>
        <w:contextualSpacing/>
        <w:jc w:val="left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lastRenderedPageBreak/>
        <w:t>_____________</w:t>
      </w:r>
      <w:r w:rsidR="00D8379C" w:rsidRPr="00A373DB">
        <w:rPr>
          <w:rFonts w:ascii="Times New Roman" w:hAnsi="Times New Roman"/>
          <w:sz w:val="28"/>
          <w:szCs w:val="28"/>
        </w:rPr>
        <w:t>_______________________</w:t>
      </w:r>
    </w:p>
    <w:p w14:paraId="6F4E0BEA" w14:textId="2F088A3B" w:rsidR="00053870" w:rsidRPr="00A373DB" w:rsidRDefault="00053870" w:rsidP="00D8379C">
      <w:pPr>
        <w:widowControl w:val="0"/>
        <w:autoSpaceDE w:val="0"/>
        <w:autoSpaceDN w:val="0"/>
        <w:ind w:left="4395" w:firstLine="0"/>
        <w:contextualSpacing/>
        <w:jc w:val="center"/>
        <w:rPr>
          <w:rFonts w:ascii="Times New Roman" w:hAnsi="Times New Roman"/>
        </w:rPr>
      </w:pPr>
      <w:r w:rsidRPr="00A373DB">
        <w:rPr>
          <w:rFonts w:ascii="Times New Roman" w:hAnsi="Times New Roman"/>
        </w:rPr>
        <w:t>(вид документа, удостоверяющего личность, серия, номер, наименование органа, выдавшего документ, дата выдачи документа)</w:t>
      </w:r>
    </w:p>
    <w:p w14:paraId="202C147C" w14:textId="10182473" w:rsidR="00053870" w:rsidRPr="00A373DB" w:rsidRDefault="00053870" w:rsidP="007F6C00">
      <w:pPr>
        <w:widowControl w:val="0"/>
        <w:autoSpaceDE w:val="0"/>
        <w:autoSpaceDN w:val="0"/>
        <w:ind w:left="4395" w:firstLine="0"/>
        <w:contextualSpacing/>
        <w:jc w:val="left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____________</w:t>
      </w:r>
      <w:r w:rsidR="00D8379C" w:rsidRPr="00A373DB">
        <w:rPr>
          <w:rFonts w:ascii="Times New Roman" w:hAnsi="Times New Roman"/>
          <w:sz w:val="28"/>
          <w:szCs w:val="28"/>
        </w:rPr>
        <w:t>________________________</w:t>
      </w:r>
    </w:p>
    <w:p w14:paraId="561A91EB" w14:textId="77777777" w:rsidR="00053870" w:rsidRPr="00A373DB" w:rsidRDefault="00053870" w:rsidP="007F6C00">
      <w:pPr>
        <w:widowControl w:val="0"/>
        <w:autoSpaceDE w:val="0"/>
        <w:autoSpaceDN w:val="0"/>
        <w:ind w:left="4395" w:firstLine="0"/>
        <w:contextualSpacing/>
        <w:jc w:val="left"/>
        <w:rPr>
          <w:rFonts w:ascii="Times New Roman" w:hAnsi="Times New Roman"/>
        </w:rPr>
      </w:pPr>
      <w:r w:rsidRPr="00A373DB">
        <w:rPr>
          <w:rFonts w:ascii="Times New Roman" w:hAnsi="Times New Roman"/>
        </w:rPr>
        <w:t>(реквизиты документа, подтверждающего полномочия представителя заявителя)</w:t>
      </w:r>
    </w:p>
    <w:p w14:paraId="6BC35E9C" w14:textId="5FC3310D" w:rsidR="00053870" w:rsidRPr="00A373DB" w:rsidRDefault="00053870" w:rsidP="007F6C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14:paraId="25A25BE5" w14:textId="77777777" w:rsidR="00053870" w:rsidRPr="00A373DB" w:rsidRDefault="00053870" w:rsidP="007F6C00">
      <w:pPr>
        <w:autoSpaceDE w:val="0"/>
        <w:autoSpaceDN w:val="0"/>
        <w:adjustRightInd w:val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Заявление</w:t>
      </w:r>
    </w:p>
    <w:p w14:paraId="60AC2BDE" w14:textId="77777777" w:rsidR="00053870" w:rsidRPr="00A373DB" w:rsidRDefault="00053870" w:rsidP="007F6C00">
      <w:pPr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43F67B45" w14:textId="4877C869" w:rsidR="00A373DB" w:rsidRPr="00A373DB" w:rsidRDefault="00053870" w:rsidP="00D8379C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Прошу заключить соглашение об установлении сервитута в отношении земельного участка с кадастровым номером ___</w:t>
      </w:r>
      <w:r w:rsidR="00EE138B">
        <w:rPr>
          <w:rFonts w:ascii="Times New Roman" w:hAnsi="Times New Roman"/>
          <w:sz w:val="28"/>
          <w:szCs w:val="28"/>
        </w:rPr>
        <w:t>_____</w:t>
      </w:r>
      <w:r w:rsidRPr="00A373DB">
        <w:rPr>
          <w:rFonts w:ascii="Times New Roman" w:hAnsi="Times New Roman"/>
          <w:sz w:val="28"/>
          <w:szCs w:val="28"/>
        </w:rPr>
        <w:t>____________</w:t>
      </w:r>
      <w:r w:rsidR="00A373DB" w:rsidRPr="00A373DB">
        <w:rPr>
          <w:rFonts w:ascii="Times New Roman" w:hAnsi="Times New Roman"/>
          <w:sz w:val="28"/>
          <w:szCs w:val="28"/>
        </w:rPr>
        <w:t>_________</w:t>
      </w:r>
      <w:r w:rsidRPr="00A373DB">
        <w:rPr>
          <w:rFonts w:ascii="Times New Roman" w:hAnsi="Times New Roman"/>
          <w:sz w:val="28"/>
          <w:szCs w:val="28"/>
        </w:rPr>
        <w:t>,</w:t>
      </w:r>
    </w:p>
    <w:p w14:paraId="192532F2" w14:textId="7B817304" w:rsidR="00A373DB" w:rsidRPr="00A373DB" w:rsidRDefault="00053870" w:rsidP="00A373DB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расположенного по адресу:</w:t>
      </w:r>
      <w:r w:rsidR="00A373DB" w:rsidRPr="00A373DB">
        <w:rPr>
          <w:rFonts w:ascii="Times New Roman" w:hAnsi="Times New Roman"/>
          <w:sz w:val="28"/>
          <w:szCs w:val="28"/>
        </w:rPr>
        <w:t xml:space="preserve"> ____________________________________________</w:t>
      </w:r>
    </w:p>
    <w:p w14:paraId="21BBF3D8" w14:textId="77777777" w:rsidR="00A373DB" w:rsidRPr="00A373DB" w:rsidRDefault="00053870" w:rsidP="00A373DB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_________________________________________</w:t>
      </w:r>
      <w:r w:rsidR="00D8379C" w:rsidRPr="00A373DB">
        <w:rPr>
          <w:rFonts w:ascii="Times New Roman" w:hAnsi="Times New Roman"/>
          <w:sz w:val="28"/>
          <w:szCs w:val="28"/>
        </w:rPr>
        <w:t>________</w:t>
      </w:r>
      <w:r w:rsidR="00A373DB" w:rsidRPr="00A373DB">
        <w:rPr>
          <w:rFonts w:ascii="Times New Roman" w:hAnsi="Times New Roman"/>
          <w:sz w:val="28"/>
          <w:szCs w:val="28"/>
        </w:rPr>
        <w:t>__________________</w:t>
      </w:r>
      <w:r w:rsidRPr="00A373DB">
        <w:rPr>
          <w:rFonts w:ascii="Times New Roman" w:hAnsi="Times New Roman"/>
          <w:sz w:val="28"/>
          <w:szCs w:val="28"/>
        </w:rPr>
        <w:t>,</w:t>
      </w:r>
    </w:p>
    <w:p w14:paraId="481BCF05" w14:textId="6CF14E02" w:rsidR="00053870" w:rsidRPr="00A373DB" w:rsidRDefault="00053870" w:rsidP="00A373DB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цель установления сервитута: __________________________</w:t>
      </w:r>
      <w:r w:rsidR="00D8379C" w:rsidRPr="00A373DB">
        <w:rPr>
          <w:rFonts w:ascii="Times New Roman" w:hAnsi="Times New Roman"/>
          <w:sz w:val="28"/>
          <w:szCs w:val="28"/>
        </w:rPr>
        <w:t>_______________</w:t>
      </w:r>
      <w:r w:rsidR="00A373DB" w:rsidRPr="00A373DB">
        <w:rPr>
          <w:rFonts w:ascii="Times New Roman" w:hAnsi="Times New Roman"/>
          <w:sz w:val="28"/>
          <w:szCs w:val="28"/>
        </w:rPr>
        <w:t>_</w:t>
      </w:r>
    </w:p>
    <w:p w14:paraId="6DE1D7D1" w14:textId="4A7EB474" w:rsidR="00053870" w:rsidRPr="00A373DB" w:rsidRDefault="00053870" w:rsidP="007F6C00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____________________________________________________</w:t>
      </w:r>
      <w:r w:rsidR="00D8379C" w:rsidRPr="00A373DB">
        <w:rPr>
          <w:rFonts w:ascii="Times New Roman" w:hAnsi="Times New Roman"/>
          <w:sz w:val="28"/>
          <w:szCs w:val="28"/>
        </w:rPr>
        <w:t>_______________</w:t>
      </w:r>
    </w:p>
    <w:p w14:paraId="7889E690" w14:textId="68942F61" w:rsidR="00053870" w:rsidRPr="00A373DB" w:rsidRDefault="00053870" w:rsidP="007F6C00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rFonts w:ascii="Times New Roman" w:hAnsi="Times New Roman"/>
        </w:rPr>
      </w:pPr>
      <w:r w:rsidRPr="00A373DB">
        <w:rPr>
          <w:rFonts w:ascii="Times New Roman" w:hAnsi="Times New Roman"/>
        </w:rPr>
        <w:t>(обеспечения прохода и проезда через соседний земельный участок, строительства,</w:t>
      </w:r>
      <w:r w:rsidR="00D8379C" w:rsidRPr="00A373DB">
        <w:rPr>
          <w:rFonts w:ascii="Times New Roman" w:hAnsi="Times New Roman"/>
        </w:rPr>
        <w:t xml:space="preserve"> </w:t>
      </w:r>
      <w:r w:rsidRPr="00A373DB">
        <w:rPr>
          <w:rFonts w:ascii="Times New Roman" w:hAnsi="Times New Roman"/>
        </w:rPr>
        <w:t>реконструкции и (или) эксплуатации линейных объектов, иное)</w:t>
      </w:r>
    </w:p>
    <w:p w14:paraId="7BE057C6" w14:textId="1449ED3B" w:rsidR="00D8379C" w:rsidRPr="00A373DB" w:rsidRDefault="00D8379C" w:rsidP="00D8379C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на срок _________________________</w:t>
      </w:r>
    </w:p>
    <w:p w14:paraId="4EE4C031" w14:textId="77777777" w:rsidR="00D8379C" w:rsidRPr="00A373DB" w:rsidRDefault="00D8379C" w:rsidP="00D8379C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120FBEAA" w14:textId="6F98EF89" w:rsidR="00D8379C" w:rsidRPr="00A373DB" w:rsidRDefault="00D8379C" w:rsidP="00D8379C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eastAsia="Calibri" w:hAnsi="Times New Roman"/>
          <w:sz w:val="28"/>
          <w:szCs w:val="28"/>
          <w:lang w:eastAsia="en-US"/>
        </w:rPr>
        <w:t>Опись документов, прилагаемых к заявлению</w:t>
      </w:r>
    </w:p>
    <w:p w14:paraId="52B241FB" w14:textId="77777777" w:rsidR="00D8379C" w:rsidRPr="00A373DB" w:rsidRDefault="00D8379C" w:rsidP="00D8379C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40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6946"/>
        <w:gridCol w:w="1814"/>
      </w:tblGrid>
      <w:tr w:rsidR="00D8379C" w:rsidRPr="00A373DB" w14:paraId="440D8E4A" w14:textId="77777777" w:rsidTr="00A373D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C7EB" w14:textId="77777777" w:rsidR="00D8379C" w:rsidRPr="00A373DB" w:rsidRDefault="00D8379C" w:rsidP="00544937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№</w:t>
            </w:r>
          </w:p>
          <w:p w14:paraId="61767861" w14:textId="62A68113" w:rsidR="00D8379C" w:rsidRPr="00A373DB" w:rsidRDefault="00D8379C" w:rsidP="00544937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0B0A" w14:textId="77777777" w:rsidR="00D8379C" w:rsidRPr="00A373DB" w:rsidRDefault="00D8379C" w:rsidP="00544937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4465" w14:textId="77777777" w:rsidR="00D8379C" w:rsidRPr="00A373DB" w:rsidRDefault="00D8379C" w:rsidP="00544937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373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Кол-во (шт.)</w:t>
            </w:r>
          </w:p>
        </w:tc>
      </w:tr>
      <w:tr w:rsidR="00D8379C" w:rsidRPr="00A373DB" w14:paraId="7167AE18" w14:textId="77777777" w:rsidTr="00A373D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7E2E" w14:textId="77777777" w:rsidR="00D8379C" w:rsidRPr="00A373DB" w:rsidRDefault="00D8379C" w:rsidP="00D8379C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879F" w14:textId="77777777" w:rsidR="00D8379C" w:rsidRPr="00A373DB" w:rsidRDefault="00D8379C" w:rsidP="00D8379C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C197" w14:textId="77777777" w:rsidR="00D8379C" w:rsidRPr="00A373DB" w:rsidRDefault="00D8379C" w:rsidP="00D8379C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D8379C" w:rsidRPr="00A373DB" w14:paraId="0F51BA3E" w14:textId="77777777" w:rsidTr="00A373D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2AB" w14:textId="77777777" w:rsidR="00D8379C" w:rsidRPr="00A373DB" w:rsidRDefault="00D8379C" w:rsidP="00D8379C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F04" w14:textId="77777777" w:rsidR="00D8379C" w:rsidRPr="00A373DB" w:rsidRDefault="00D8379C" w:rsidP="00D8379C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E93" w14:textId="77777777" w:rsidR="00D8379C" w:rsidRPr="00A373DB" w:rsidRDefault="00D8379C" w:rsidP="00D8379C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14:paraId="7064AEF3" w14:textId="77777777" w:rsidR="00D8379C" w:rsidRPr="00A373DB" w:rsidRDefault="00D8379C" w:rsidP="00D8379C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</w:rPr>
      </w:pPr>
    </w:p>
    <w:p w14:paraId="5C12E250" w14:textId="27DA8CBF" w:rsidR="00D8379C" w:rsidRPr="00A373DB" w:rsidRDefault="00D8379C" w:rsidP="00D8379C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</w:rPr>
      </w:pPr>
      <w:r w:rsidRPr="00A373DB">
        <w:rPr>
          <w:rFonts w:ascii="Times New Roman" w:hAnsi="Times New Roman"/>
          <w:sz w:val="28"/>
          <w:szCs w:val="28"/>
        </w:rPr>
        <w:t>Результат рассмотрения настоящего заявления прошу предоставить в виде:</w:t>
      </w:r>
    </w:p>
    <w:p w14:paraId="01EC75CA" w14:textId="77777777" w:rsidR="00D8379C" w:rsidRPr="00A373DB" w:rsidRDefault="00D8379C" w:rsidP="00D8379C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</w:rPr>
      </w:pPr>
    </w:p>
    <w:p w14:paraId="75A1ADF1" w14:textId="0AB3D777" w:rsidR="00D8379C" w:rsidRPr="00A373DB" w:rsidRDefault="00A373DB" w:rsidP="00A373DB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A373DB">
        <w:rPr>
          <w:rFonts w:ascii="Times New Roman" w:hAnsi="Times New Roman"/>
          <w:sz w:val="28"/>
          <w:szCs w:val="28"/>
        </w:rPr>
        <w:t>(выбрать способ предоставления результатов)</w:t>
      </w:r>
    </w:p>
    <w:p w14:paraId="305DB0E5" w14:textId="77777777" w:rsidR="00A373DB" w:rsidRPr="00A373DB" w:rsidRDefault="00A373DB" w:rsidP="00D8379C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155811AB" w14:textId="7AFF970F" w:rsidR="00A373DB" w:rsidRPr="00A373DB" w:rsidRDefault="00A373DB" w:rsidP="00D8379C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</w:rPr>
      </w:pPr>
      <w:r w:rsidRPr="00A373DB">
        <w:rPr>
          <w:rFonts w:ascii="Times New Roman" w:hAnsi="Times New Roman"/>
          <w:iCs/>
          <w:noProof/>
          <w:sz w:val="28"/>
          <w:szCs w:val="28"/>
        </w:rPr>
        <w:drawing>
          <wp:inline distT="0" distB="0" distL="0" distR="0" wp14:anchorId="2C8AD82A" wp14:editId="1D2F0C98">
            <wp:extent cx="219710" cy="207010"/>
            <wp:effectExtent l="0" t="0" r="889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373DB">
        <w:rPr>
          <w:rFonts w:ascii="Times New Roman" w:hAnsi="Times New Roman"/>
          <w:iCs/>
          <w:sz w:val="28"/>
          <w:szCs w:val="28"/>
        </w:rPr>
        <w:t xml:space="preserve"> лично;</w:t>
      </w:r>
    </w:p>
    <w:p w14:paraId="60224317" w14:textId="5A38AC48" w:rsidR="00A373DB" w:rsidRPr="00A373DB" w:rsidRDefault="00A373DB" w:rsidP="00A373DB">
      <w:pPr>
        <w:widowControl w:val="0"/>
        <w:autoSpaceDE w:val="0"/>
        <w:autoSpaceDN w:val="0"/>
        <w:adjustRightInd w:val="0"/>
        <w:ind w:right="140" w:firstLine="0"/>
        <w:jc w:val="left"/>
        <w:rPr>
          <w:rFonts w:ascii="Times New Roman" w:hAnsi="Times New Roman"/>
          <w:iCs/>
          <w:sz w:val="28"/>
          <w:szCs w:val="28"/>
        </w:rPr>
      </w:pPr>
      <w:r w:rsidRPr="00A373DB">
        <w:rPr>
          <w:rFonts w:ascii="Times New Roman" w:hAnsi="Times New Roman"/>
          <w:iCs/>
          <w:noProof/>
          <w:sz w:val="28"/>
          <w:szCs w:val="28"/>
        </w:rPr>
        <w:drawing>
          <wp:inline distT="0" distB="0" distL="0" distR="0" wp14:anchorId="0B7F1FF9" wp14:editId="4CD6ABEF">
            <wp:extent cx="219710" cy="207010"/>
            <wp:effectExtent l="0" t="0" r="889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373DB">
        <w:rPr>
          <w:rFonts w:ascii="Times New Roman" w:hAnsi="Times New Roman"/>
          <w:iCs/>
          <w:sz w:val="28"/>
          <w:szCs w:val="28"/>
        </w:rPr>
        <w:t xml:space="preserve"> по почтовому адресу;</w:t>
      </w:r>
    </w:p>
    <w:p w14:paraId="1D74B2A2" w14:textId="1ED6A593" w:rsidR="00A373DB" w:rsidRPr="00A373DB" w:rsidRDefault="00A373DB" w:rsidP="00A373DB">
      <w:pPr>
        <w:widowControl w:val="0"/>
        <w:autoSpaceDE w:val="0"/>
        <w:autoSpaceDN w:val="0"/>
        <w:adjustRightInd w:val="0"/>
        <w:ind w:right="140" w:firstLine="0"/>
        <w:jc w:val="left"/>
        <w:rPr>
          <w:rFonts w:ascii="Times New Roman" w:hAnsi="Times New Roman"/>
          <w:iCs/>
          <w:sz w:val="28"/>
          <w:szCs w:val="28"/>
        </w:rPr>
      </w:pPr>
      <w:r w:rsidRPr="00A373DB">
        <w:rPr>
          <w:rFonts w:ascii="Times New Roman" w:hAnsi="Times New Roman"/>
          <w:iCs/>
          <w:noProof/>
          <w:sz w:val="28"/>
          <w:szCs w:val="28"/>
        </w:rPr>
        <w:drawing>
          <wp:inline distT="0" distB="0" distL="0" distR="0" wp14:anchorId="48D1184A" wp14:editId="7C82D336">
            <wp:extent cx="219710" cy="207010"/>
            <wp:effectExtent l="0" t="0" r="889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373DB">
        <w:rPr>
          <w:rFonts w:ascii="Times New Roman" w:hAnsi="Times New Roman"/>
          <w:iCs/>
          <w:sz w:val="28"/>
          <w:szCs w:val="28"/>
        </w:rPr>
        <w:t xml:space="preserve"> по адресу электронной почты; </w:t>
      </w:r>
    </w:p>
    <w:p w14:paraId="20F5AC32" w14:textId="6BB70D54" w:rsidR="00A373DB" w:rsidRPr="00A373DB" w:rsidRDefault="00A373DB" w:rsidP="00A373DB">
      <w:pPr>
        <w:widowControl w:val="0"/>
        <w:autoSpaceDE w:val="0"/>
        <w:autoSpaceDN w:val="0"/>
        <w:adjustRightInd w:val="0"/>
        <w:ind w:right="140" w:firstLine="0"/>
        <w:jc w:val="left"/>
        <w:rPr>
          <w:rFonts w:ascii="Times New Roman" w:hAnsi="Times New Roman"/>
          <w:iCs/>
          <w:sz w:val="28"/>
          <w:szCs w:val="28"/>
        </w:rPr>
      </w:pPr>
      <w:r w:rsidRPr="00A373DB">
        <w:rPr>
          <w:rFonts w:ascii="Times New Roman" w:hAnsi="Times New Roman"/>
          <w:bCs/>
          <w:iCs/>
          <w:noProof/>
          <w:sz w:val="28"/>
          <w:szCs w:val="28"/>
        </w:rPr>
        <w:drawing>
          <wp:inline distT="0" distB="0" distL="0" distR="0" wp14:anchorId="340D5926" wp14:editId="3FBC569A">
            <wp:extent cx="219710" cy="207010"/>
            <wp:effectExtent l="0" t="0" r="889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373DB">
        <w:rPr>
          <w:rFonts w:ascii="Times New Roman" w:hAnsi="Times New Roman"/>
          <w:bCs/>
          <w:iCs/>
          <w:sz w:val="28"/>
          <w:szCs w:val="28"/>
        </w:rPr>
        <w:t xml:space="preserve"> ЕПГУ;</w:t>
      </w:r>
    </w:p>
    <w:p w14:paraId="0BDBCE9D" w14:textId="6887472D" w:rsidR="00A373DB" w:rsidRPr="00A373DB" w:rsidRDefault="00A373DB" w:rsidP="00A373DB">
      <w:pPr>
        <w:widowControl w:val="0"/>
        <w:autoSpaceDE w:val="0"/>
        <w:autoSpaceDN w:val="0"/>
        <w:adjustRightInd w:val="0"/>
        <w:ind w:right="140" w:firstLine="0"/>
        <w:jc w:val="left"/>
        <w:rPr>
          <w:rFonts w:ascii="Times New Roman" w:hAnsi="Times New Roman"/>
          <w:iCs/>
          <w:sz w:val="28"/>
          <w:szCs w:val="28"/>
        </w:rPr>
      </w:pPr>
      <w:r w:rsidRPr="00A373DB">
        <w:rPr>
          <w:rFonts w:ascii="Times New Roman" w:hAnsi="Times New Roman"/>
          <w:bCs/>
          <w:iCs/>
          <w:noProof/>
          <w:sz w:val="28"/>
          <w:szCs w:val="28"/>
        </w:rPr>
        <w:drawing>
          <wp:inline distT="0" distB="0" distL="0" distR="0" wp14:anchorId="3D34F55E" wp14:editId="2824818A">
            <wp:extent cx="219710" cy="207010"/>
            <wp:effectExtent l="0" t="0" r="889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373DB">
        <w:rPr>
          <w:rFonts w:ascii="Times New Roman" w:hAnsi="Times New Roman"/>
          <w:bCs/>
          <w:iCs/>
          <w:sz w:val="28"/>
          <w:szCs w:val="28"/>
        </w:rPr>
        <w:t xml:space="preserve"> РПГУ;</w:t>
      </w:r>
    </w:p>
    <w:p w14:paraId="0A92055A" w14:textId="0B1E3AC8" w:rsidR="00A373DB" w:rsidRPr="00A373DB" w:rsidRDefault="00A373DB" w:rsidP="00A373DB">
      <w:pPr>
        <w:widowControl w:val="0"/>
        <w:autoSpaceDE w:val="0"/>
        <w:autoSpaceDN w:val="0"/>
        <w:adjustRightInd w:val="0"/>
        <w:ind w:right="140" w:firstLine="0"/>
        <w:jc w:val="left"/>
        <w:rPr>
          <w:rFonts w:ascii="Times New Roman" w:hAnsi="Times New Roman"/>
          <w:iCs/>
          <w:sz w:val="28"/>
          <w:szCs w:val="28"/>
        </w:rPr>
      </w:pPr>
      <w:r w:rsidRPr="00A373DB">
        <w:rPr>
          <w:rFonts w:ascii="Times New Roman" w:hAnsi="Times New Roman"/>
          <w:bCs/>
          <w:iCs/>
          <w:noProof/>
          <w:sz w:val="28"/>
          <w:szCs w:val="28"/>
        </w:rPr>
        <w:drawing>
          <wp:inline distT="0" distB="0" distL="0" distR="0" wp14:anchorId="0FD57856" wp14:editId="2A389D56">
            <wp:extent cx="219710" cy="207010"/>
            <wp:effectExtent l="0" t="0" r="889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373DB">
        <w:rPr>
          <w:rFonts w:ascii="Times New Roman" w:hAnsi="Times New Roman"/>
          <w:bCs/>
          <w:iCs/>
          <w:sz w:val="28"/>
          <w:szCs w:val="28"/>
        </w:rPr>
        <w:t xml:space="preserve"> ФРИС ЕЦП НСПД.</w:t>
      </w:r>
    </w:p>
    <w:p w14:paraId="63D91F6A" w14:textId="77777777" w:rsidR="00D8379C" w:rsidRPr="00A373DB" w:rsidRDefault="00D8379C" w:rsidP="00A373DB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</w:rPr>
      </w:pPr>
    </w:p>
    <w:p w14:paraId="19B0CA74" w14:textId="77777777" w:rsidR="00D8379C" w:rsidRPr="00A373DB" w:rsidRDefault="00D8379C" w:rsidP="00D8379C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</w:rPr>
      </w:pPr>
    </w:p>
    <w:p w14:paraId="216B2B77" w14:textId="621DBC9B" w:rsidR="00D8379C" w:rsidRPr="00A373DB" w:rsidRDefault="00A373DB" w:rsidP="00D8379C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</w:rPr>
      </w:pPr>
      <w:r w:rsidRPr="00A373DB">
        <w:rPr>
          <w:rFonts w:ascii="Times New Roman" w:hAnsi="Times New Roman"/>
          <w:sz w:val="28"/>
          <w:szCs w:val="28"/>
        </w:rPr>
        <w:t>Дата: ______________ Подпись: ____________</w:t>
      </w:r>
    </w:p>
    <w:p w14:paraId="33704F93" w14:textId="6F8B6C7F" w:rsidR="005D6A8B" w:rsidRPr="00A373DB" w:rsidRDefault="005D6A8B" w:rsidP="007F6C00">
      <w:pPr>
        <w:widowControl w:val="0"/>
        <w:autoSpaceDE w:val="0"/>
        <w:autoSpaceDN w:val="0"/>
        <w:ind w:left="3969"/>
        <w:rPr>
          <w:rFonts w:ascii="Times New Roman" w:hAnsi="Times New Roman"/>
          <w:sz w:val="28"/>
          <w:szCs w:val="28"/>
        </w:rPr>
      </w:pPr>
      <w:bookmarkStart w:id="22" w:name="Par773"/>
      <w:bookmarkEnd w:id="22"/>
    </w:p>
    <w:sectPr w:rsidR="005D6A8B" w:rsidRPr="00A373DB" w:rsidSect="007F6C00">
      <w:headerReference w:type="default" r:id="rId10"/>
      <w:footerReference w:type="default" r:id="rId11"/>
      <w:headerReference w:type="first" r:id="rId12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3D16E" w14:textId="77777777" w:rsidR="004568DF" w:rsidRDefault="004568DF" w:rsidP="00AE5C63">
      <w:r>
        <w:separator/>
      </w:r>
    </w:p>
  </w:endnote>
  <w:endnote w:type="continuationSeparator" w:id="0">
    <w:p w14:paraId="7E64BD58" w14:textId="77777777" w:rsidR="004568DF" w:rsidRDefault="004568DF" w:rsidP="00AE5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40AEE" w14:textId="77777777" w:rsidR="007F6C00" w:rsidRDefault="007F6C00" w:rsidP="00AE5C63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97088" w14:textId="77777777" w:rsidR="004568DF" w:rsidRDefault="004568DF" w:rsidP="00AE5C63">
      <w:r>
        <w:separator/>
      </w:r>
    </w:p>
  </w:footnote>
  <w:footnote w:type="continuationSeparator" w:id="0">
    <w:p w14:paraId="42D7C6CE" w14:textId="77777777" w:rsidR="004568DF" w:rsidRDefault="004568DF" w:rsidP="00AE5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471009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65E45AD" w14:textId="6883D8E4" w:rsidR="007F6C00" w:rsidRPr="00A373DB" w:rsidRDefault="007F6C00">
        <w:pPr>
          <w:pStyle w:val="a4"/>
          <w:jc w:val="center"/>
          <w:rPr>
            <w:rFonts w:ascii="Times New Roman" w:hAnsi="Times New Roman"/>
          </w:rPr>
        </w:pPr>
        <w:r w:rsidRPr="00A373DB">
          <w:rPr>
            <w:rFonts w:ascii="Times New Roman" w:hAnsi="Times New Roman"/>
          </w:rPr>
          <w:fldChar w:fldCharType="begin"/>
        </w:r>
        <w:r w:rsidRPr="00A373DB">
          <w:rPr>
            <w:rFonts w:ascii="Times New Roman" w:hAnsi="Times New Roman"/>
          </w:rPr>
          <w:instrText>PAGE   \* MERGEFORMAT</w:instrText>
        </w:r>
        <w:r w:rsidRPr="00A373DB">
          <w:rPr>
            <w:rFonts w:ascii="Times New Roman" w:hAnsi="Times New Roman"/>
          </w:rPr>
          <w:fldChar w:fldCharType="separate"/>
        </w:r>
        <w:r w:rsidR="004D2D4A">
          <w:rPr>
            <w:rFonts w:ascii="Times New Roman" w:hAnsi="Times New Roman"/>
            <w:noProof/>
          </w:rPr>
          <w:t>18</w:t>
        </w:r>
        <w:r w:rsidRPr="00A373DB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E3E08" w14:textId="7BA5C692" w:rsidR="007F6C00" w:rsidRPr="00173805" w:rsidRDefault="007F6C00">
    <w:pPr>
      <w:pStyle w:val="a4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972A5"/>
    <w:multiLevelType w:val="hybridMultilevel"/>
    <w:tmpl w:val="D6204A50"/>
    <w:lvl w:ilvl="0" w:tplc="F0662A6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F61FC"/>
    <w:multiLevelType w:val="hybridMultilevel"/>
    <w:tmpl w:val="BC8E473C"/>
    <w:lvl w:ilvl="0" w:tplc="4D787F20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E31036F"/>
    <w:multiLevelType w:val="multilevel"/>
    <w:tmpl w:val="5E789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3" w15:restartNumberingAfterBreak="0">
    <w:nsid w:val="719E17FF"/>
    <w:multiLevelType w:val="hybridMultilevel"/>
    <w:tmpl w:val="B672B992"/>
    <w:lvl w:ilvl="0" w:tplc="EC8C7A0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7612514"/>
    <w:multiLevelType w:val="hybridMultilevel"/>
    <w:tmpl w:val="69A8B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4A1981"/>
    <w:multiLevelType w:val="multilevel"/>
    <w:tmpl w:val="5E789F7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22EE"/>
    <w:rsid w:val="00006513"/>
    <w:rsid w:val="0000796B"/>
    <w:rsid w:val="00011E27"/>
    <w:rsid w:val="0004358D"/>
    <w:rsid w:val="00053870"/>
    <w:rsid w:val="00053BD0"/>
    <w:rsid w:val="00082B05"/>
    <w:rsid w:val="000856F5"/>
    <w:rsid w:val="000E151B"/>
    <w:rsid w:val="000E410D"/>
    <w:rsid w:val="000E41E1"/>
    <w:rsid w:val="000F1130"/>
    <w:rsid w:val="000F46CB"/>
    <w:rsid w:val="000F66C7"/>
    <w:rsid w:val="001158C7"/>
    <w:rsid w:val="00115A6F"/>
    <w:rsid w:val="00120913"/>
    <w:rsid w:val="00121DE2"/>
    <w:rsid w:val="00140A96"/>
    <w:rsid w:val="0014690F"/>
    <w:rsid w:val="00173805"/>
    <w:rsid w:val="00184D86"/>
    <w:rsid w:val="00185FEC"/>
    <w:rsid w:val="00192D78"/>
    <w:rsid w:val="00195495"/>
    <w:rsid w:val="001C6933"/>
    <w:rsid w:val="001D0806"/>
    <w:rsid w:val="001D7F25"/>
    <w:rsid w:val="001E05B5"/>
    <w:rsid w:val="001E1F9F"/>
    <w:rsid w:val="001E70F8"/>
    <w:rsid w:val="001E7A5F"/>
    <w:rsid w:val="001E7E58"/>
    <w:rsid w:val="001F14E6"/>
    <w:rsid w:val="001F3198"/>
    <w:rsid w:val="001F6525"/>
    <w:rsid w:val="00220F0F"/>
    <w:rsid w:val="00226D9F"/>
    <w:rsid w:val="0023674A"/>
    <w:rsid w:val="00241EB6"/>
    <w:rsid w:val="00250B8C"/>
    <w:rsid w:val="002615DB"/>
    <w:rsid w:val="0026750B"/>
    <w:rsid w:val="002979FB"/>
    <w:rsid w:val="002B1E5A"/>
    <w:rsid w:val="002D313E"/>
    <w:rsid w:val="002D5FE6"/>
    <w:rsid w:val="002D7EE3"/>
    <w:rsid w:val="002E00B0"/>
    <w:rsid w:val="002E5832"/>
    <w:rsid w:val="002F336A"/>
    <w:rsid w:val="002F5C99"/>
    <w:rsid w:val="00300AA5"/>
    <w:rsid w:val="003042BB"/>
    <w:rsid w:val="00305A76"/>
    <w:rsid w:val="00312974"/>
    <w:rsid w:val="0031617C"/>
    <w:rsid w:val="00324109"/>
    <w:rsid w:val="0032786B"/>
    <w:rsid w:val="00331525"/>
    <w:rsid w:val="003368DB"/>
    <w:rsid w:val="003443AC"/>
    <w:rsid w:val="003576C3"/>
    <w:rsid w:val="003605D6"/>
    <w:rsid w:val="0036157E"/>
    <w:rsid w:val="00364F8F"/>
    <w:rsid w:val="003652D2"/>
    <w:rsid w:val="00382431"/>
    <w:rsid w:val="003916D9"/>
    <w:rsid w:val="003A4B7E"/>
    <w:rsid w:val="003A747E"/>
    <w:rsid w:val="003B2A92"/>
    <w:rsid w:val="003C7886"/>
    <w:rsid w:val="003D688C"/>
    <w:rsid w:val="003E17C7"/>
    <w:rsid w:val="003E4F86"/>
    <w:rsid w:val="003F740B"/>
    <w:rsid w:val="00406799"/>
    <w:rsid w:val="00436CC3"/>
    <w:rsid w:val="00444284"/>
    <w:rsid w:val="0044663A"/>
    <w:rsid w:val="00450F06"/>
    <w:rsid w:val="00452804"/>
    <w:rsid w:val="004568DF"/>
    <w:rsid w:val="00457339"/>
    <w:rsid w:val="00467C94"/>
    <w:rsid w:val="0048536B"/>
    <w:rsid w:val="00487A63"/>
    <w:rsid w:val="00490A5E"/>
    <w:rsid w:val="004A3977"/>
    <w:rsid w:val="004A4896"/>
    <w:rsid w:val="004D2D4A"/>
    <w:rsid w:val="004D4616"/>
    <w:rsid w:val="004D7ABB"/>
    <w:rsid w:val="004F3F91"/>
    <w:rsid w:val="004F4A66"/>
    <w:rsid w:val="004F62BD"/>
    <w:rsid w:val="005059DF"/>
    <w:rsid w:val="00513644"/>
    <w:rsid w:val="0051684E"/>
    <w:rsid w:val="00520CBF"/>
    <w:rsid w:val="00543D02"/>
    <w:rsid w:val="005463B2"/>
    <w:rsid w:val="005752B4"/>
    <w:rsid w:val="00594B1E"/>
    <w:rsid w:val="005A0D84"/>
    <w:rsid w:val="005A5C91"/>
    <w:rsid w:val="005B0941"/>
    <w:rsid w:val="005D07F7"/>
    <w:rsid w:val="005D2CAB"/>
    <w:rsid w:val="005D6A8B"/>
    <w:rsid w:val="005E6DF2"/>
    <w:rsid w:val="005F70E4"/>
    <w:rsid w:val="0060268D"/>
    <w:rsid w:val="0063057F"/>
    <w:rsid w:val="00631815"/>
    <w:rsid w:val="006339E5"/>
    <w:rsid w:val="00636069"/>
    <w:rsid w:val="00641FAB"/>
    <w:rsid w:val="00652DB4"/>
    <w:rsid w:val="00661D50"/>
    <w:rsid w:val="00663817"/>
    <w:rsid w:val="00671C0E"/>
    <w:rsid w:val="006931A2"/>
    <w:rsid w:val="006940CB"/>
    <w:rsid w:val="006A3F59"/>
    <w:rsid w:val="006A7C73"/>
    <w:rsid w:val="006C1B78"/>
    <w:rsid w:val="006C2846"/>
    <w:rsid w:val="006D0705"/>
    <w:rsid w:val="006D502C"/>
    <w:rsid w:val="006D68C0"/>
    <w:rsid w:val="006E691E"/>
    <w:rsid w:val="006E6D43"/>
    <w:rsid w:val="00701892"/>
    <w:rsid w:val="007209BB"/>
    <w:rsid w:val="00724CAE"/>
    <w:rsid w:val="00740DCE"/>
    <w:rsid w:val="007626CE"/>
    <w:rsid w:val="00772237"/>
    <w:rsid w:val="00773FB0"/>
    <w:rsid w:val="00784A9B"/>
    <w:rsid w:val="00787AFF"/>
    <w:rsid w:val="007927E2"/>
    <w:rsid w:val="00793364"/>
    <w:rsid w:val="007A2321"/>
    <w:rsid w:val="007B0021"/>
    <w:rsid w:val="007B1D74"/>
    <w:rsid w:val="007D122C"/>
    <w:rsid w:val="007D1773"/>
    <w:rsid w:val="007F6C00"/>
    <w:rsid w:val="00801162"/>
    <w:rsid w:val="008076BA"/>
    <w:rsid w:val="00810518"/>
    <w:rsid w:val="00816C6A"/>
    <w:rsid w:val="00837A21"/>
    <w:rsid w:val="00841F15"/>
    <w:rsid w:val="00845273"/>
    <w:rsid w:val="00860658"/>
    <w:rsid w:val="008629FA"/>
    <w:rsid w:val="008A03A0"/>
    <w:rsid w:val="008A2A90"/>
    <w:rsid w:val="008A2B66"/>
    <w:rsid w:val="008A50AF"/>
    <w:rsid w:val="008B503D"/>
    <w:rsid w:val="008B52D2"/>
    <w:rsid w:val="008C09A0"/>
    <w:rsid w:val="008D59B4"/>
    <w:rsid w:val="009053B7"/>
    <w:rsid w:val="00916231"/>
    <w:rsid w:val="00927C20"/>
    <w:rsid w:val="009339D7"/>
    <w:rsid w:val="0094578E"/>
    <w:rsid w:val="00953A37"/>
    <w:rsid w:val="009840DD"/>
    <w:rsid w:val="00987DB5"/>
    <w:rsid w:val="009B1274"/>
    <w:rsid w:val="009B4720"/>
    <w:rsid w:val="009C451C"/>
    <w:rsid w:val="009C6AA6"/>
    <w:rsid w:val="009D3106"/>
    <w:rsid w:val="009D3899"/>
    <w:rsid w:val="009E5EB4"/>
    <w:rsid w:val="009E7A64"/>
    <w:rsid w:val="00A15DAE"/>
    <w:rsid w:val="00A202BE"/>
    <w:rsid w:val="00A20980"/>
    <w:rsid w:val="00A215F7"/>
    <w:rsid w:val="00A22D09"/>
    <w:rsid w:val="00A310D5"/>
    <w:rsid w:val="00A373DB"/>
    <w:rsid w:val="00A37DC3"/>
    <w:rsid w:val="00A56E53"/>
    <w:rsid w:val="00A71A26"/>
    <w:rsid w:val="00A8761E"/>
    <w:rsid w:val="00A96A2B"/>
    <w:rsid w:val="00A96B96"/>
    <w:rsid w:val="00AA0EC7"/>
    <w:rsid w:val="00AA3A71"/>
    <w:rsid w:val="00AB031A"/>
    <w:rsid w:val="00AB27DC"/>
    <w:rsid w:val="00AC72C8"/>
    <w:rsid w:val="00AC7C93"/>
    <w:rsid w:val="00AD3B4B"/>
    <w:rsid w:val="00AD40F1"/>
    <w:rsid w:val="00AD424A"/>
    <w:rsid w:val="00AD657F"/>
    <w:rsid w:val="00AE5C63"/>
    <w:rsid w:val="00AE7CB2"/>
    <w:rsid w:val="00B10ED9"/>
    <w:rsid w:val="00B1402E"/>
    <w:rsid w:val="00B160FC"/>
    <w:rsid w:val="00B17791"/>
    <w:rsid w:val="00B17C72"/>
    <w:rsid w:val="00B25688"/>
    <w:rsid w:val="00B46E20"/>
    <w:rsid w:val="00B64EFD"/>
    <w:rsid w:val="00B733DB"/>
    <w:rsid w:val="00B80565"/>
    <w:rsid w:val="00B82947"/>
    <w:rsid w:val="00B84B11"/>
    <w:rsid w:val="00B90C72"/>
    <w:rsid w:val="00B90E1D"/>
    <w:rsid w:val="00B92F2F"/>
    <w:rsid w:val="00BB6ADD"/>
    <w:rsid w:val="00BC1A64"/>
    <w:rsid w:val="00BD0D2E"/>
    <w:rsid w:val="00BE3CC2"/>
    <w:rsid w:val="00C02849"/>
    <w:rsid w:val="00C04E2D"/>
    <w:rsid w:val="00C305E3"/>
    <w:rsid w:val="00C33793"/>
    <w:rsid w:val="00C34DF6"/>
    <w:rsid w:val="00C5476F"/>
    <w:rsid w:val="00C6610D"/>
    <w:rsid w:val="00CE3BC4"/>
    <w:rsid w:val="00CE70BF"/>
    <w:rsid w:val="00CF05FE"/>
    <w:rsid w:val="00D041BA"/>
    <w:rsid w:val="00D12794"/>
    <w:rsid w:val="00D131D9"/>
    <w:rsid w:val="00D15747"/>
    <w:rsid w:val="00D23EC1"/>
    <w:rsid w:val="00D26B8C"/>
    <w:rsid w:val="00D34659"/>
    <w:rsid w:val="00D53778"/>
    <w:rsid w:val="00D63E68"/>
    <w:rsid w:val="00D67BD8"/>
    <w:rsid w:val="00D8379C"/>
    <w:rsid w:val="00D85FA5"/>
    <w:rsid w:val="00D95311"/>
    <w:rsid w:val="00D961D4"/>
    <w:rsid w:val="00DB0624"/>
    <w:rsid w:val="00DC3A01"/>
    <w:rsid w:val="00DC3FAD"/>
    <w:rsid w:val="00DD56FF"/>
    <w:rsid w:val="00DE42EF"/>
    <w:rsid w:val="00DF7897"/>
    <w:rsid w:val="00E140F8"/>
    <w:rsid w:val="00E3789C"/>
    <w:rsid w:val="00E37B8A"/>
    <w:rsid w:val="00E609BC"/>
    <w:rsid w:val="00E60F01"/>
    <w:rsid w:val="00E74C0B"/>
    <w:rsid w:val="00E91ACC"/>
    <w:rsid w:val="00E95D50"/>
    <w:rsid w:val="00E977D4"/>
    <w:rsid w:val="00EA0EFF"/>
    <w:rsid w:val="00EE138B"/>
    <w:rsid w:val="00EE2DE6"/>
    <w:rsid w:val="00EF1254"/>
    <w:rsid w:val="00EF2878"/>
    <w:rsid w:val="00EF6B7D"/>
    <w:rsid w:val="00F0339A"/>
    <w:rsid w:val="00F20D16"/>
    <w:rsid w:val="00F4102D"/>
    <w:rsid w:val="00F44E70"/>
    <w:rsid w:val="00F45CF7"/>
    <w:rsid w:val="00F729D7"/>
    <w:rsid w:val="00F72EDA"/>
    <w:rsid w:val="00F861B8"/>
    <w:rsid w:val="00F95181"/>
    <w:rsid w:val="00FA036A"/>
    <w:rsid w:val="00FA16A5"/>
    <w:rsid w:val="00FB02E8"/>
    <w:rsid w:val="00FB720A"/>
    <w:rsid w:val="00FC2AA8"/>
    <w:rsid w:val="00FE0629"/>
    <w:rsid w:val="00FE6A4A"/>
    <w:rsid w:val="00FF2529"/>
    <w:rsid w:val="00FF2E3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40806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053870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26750B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26750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26750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26750B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character" w:styleId="a8">
    <w:name w:val="Emphasis"/>
    <w:qFormat/>
    <w:rsid w:val="004F3F91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4F3F9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F3F91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D59B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8D59B4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8D59B4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8D59B4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26750B"/>
    <w:rPr>
      <w:rFonts w:ascii="Arial" w:hAnsi="Arial"/>
      <w:b w:val="0"/>
      <w:i w:val="0"/>
      <w:iCs/>
      <w:color w:val="0000FF"/>
      <w:sz w:val="24"/>
      <w:u w:val="none"/>
    </w:rPr>
  </w:style>
  <w:style w:type="paragraph" w:styleId="ab">
    <w:name w:val="annotation text"/>
    <w:aliases w:val="!Равноширинный текст документа"/>
    <w:basedOn w:val="a"/>
    <w:link w:val="ac"/>
    <w:semiHidden/>
    <w:rsid w:val="0026750B"/>
    <w:rPr>
      <w:rFonts w:ascii="Courier" w:hAnsi="Courier"/>
      <w:sz w:val="22"/>
      <w:szCs w:val="20"/>
    </w:rPr>
  </w:style>
  <w:style w:type="character" w:customStyle="1" w:styleId="ac">
    <w:name w:val="Текст примечания Знак"/>
    <w:aliases w:val="!Равноширинный текст документа Знак"/>
    <w:basedOn w:val="a0"/>
    <w:link w:val="ab"/>
    <w:semiHidden/>
    <w:rsid w:val="008D59B4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26750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d">
    <w:name w:val="Hyperlink"/>
    <w:basedOn w:val="a0"/>
    <w:rsid w:val="0026750B"/>
    <w:rPr>
      <w:color w:val="0000FF"/>
      <w:u w:val="none"/>
    </w:rPr>
  </w:style>
  <w:style w:type="paragraph" w:customStyle="1" w:styleId="Application">
    <w:name w:val="Application!Приложение"/>
    <w:rsid w:val="0026750B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26750B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26750B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26750B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26750B"/>
    <w:rPr>
      <w:sz w:val="28"/>
    </w:rPr>
  </w:style>
  <w:style w:type="paragraph" w:customStyle="1" w:styleId="ConsPlusNormal">
    <w:name w:val="ConsPlusNormal"/>
    <w:link w:val="ConsPlusNormal0"/>
    <w:rsid w:val="00AB27DC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basedOn w:val="a0"/>
    <w:link w:val="ConsPlusNormal"/>
    <w:locked/>
    <w:rsid w:val="00AB27DC"/>
    <w:rPr>
      <w:rFonts w:eastAsia="Times New Roman" w:cs="Calibri"/>
      <w:sz w:val="22"/>
    </w:rPr>
  </w:style>
  <w:style w:type="paragraph" w:styleId="ae">
    <w:name w:val="No Spacing"/>
    <w:uiPriority w:val="1"/>
    <w:qFormat/>
    <w:rsid w:val="00AD3B4B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3F740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table" w:styleId="af">
    <w:name w:val="Table Grid"/>
    <w:basedOn w:val="a1"/>
    <w:uiPriority w:val="39"/>
    <w:rsid w:val="0063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-semibold">
    <w:name w:val="font-semibold"/>
    <w:basedOn w:val="a"/>
    <w:rsid w:val="00184D8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f0">
    <w:name w:val="footnote text"/>
    <w:basedOn w:val="a"/>
    <w:link w:val="af1"/>
    <w:uiPriority w:val="99"/>
    <w:semiHidden/>
    <w:unhideWhenUsed/>
    <w:rsid w:val="006D070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D0705"/>
    <w:rPr>
      <w:rFonts w:ascii="Times New Roman" w:eastAsia="Times New Roman" w:hAnsi="Times New Roman"/>
    </w:rPr>
  </w:style>
  <w:style w:type="character" w:styleId="af2">
    <w:name w:val="footnote reference"/>
    <w:basedOn w:val="a0"/>
    <w:uiPriority w:val="99"/>
    <w:semiHidden/>
    <w:unhideWhenUsed/>
    <w:rsid w:val="006D0705"/>
    <w:rPr>
      <w:vertAlign w:val="superscript"/>
    </w:rPr>
  </w:style>
  <w:style w:type="paragraph" w:styleId="af3">
    <w:name w:val="Normal (Web)"/>
    <w:basedOn w:val="a"/>
    <w:uiPriority w:val="99"/>
    <w:unhideWhenUsed/>
    <w:rsid w:val="00F95181"/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1D7F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1">
    <w:name w:val="Сетка таблицы1"/>
    <w:basedOn w:val="a1"/>
    <w:next w:val="af"/>
    <w:uiPriority w:val="39"/>
    <w:rsid w:val="00A71A2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бычный3"/>
    <w:rsid w:val="00DC3FAD"/>
    <w:pPr>
      <w:ind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12">
    <w:name w:val="Основной текст1"/>
    <w:basedOn w:val="a"/>
    <w:rsid w:val="009B4720"/>
    <w:pPr>
      <w:widowControl w:val="0"/>
      <w:shd w:val="clear" w:color="auto" w:fill="FFFFFF"/>
      <w:spacing w:after="180" w:line="322" w:lineRule="exact"/>
      <w:ind w:firstLine="0"/>
    </w:pPr>
    <w:rPr>
      <w:rFonts w:ascii="Times New Roman" w:hAnsi="Times New Roman"/>
      <w:color w:val="000000"/>
      <w:sz w:val="27"/>
      <w:szCs w:val="27"/>
    </w:rPr>
  </w:style>
  <w:style w:type="paragraph" w:styleId="af4">
    <w:name w:val="List Paragraph"/>
    <w:basedOn w:val="a"/>
    <w:uiPriority w:val="34"/>
    <w:qFormat/>
    <w:rsid w:val="00A22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149635&amp;dst=10012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89389606E44628B25BBD71C3E13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669656-E35F-4181-9D94-86BE2DA3C452}"/>
      </w:docPartPr>
      <w:docPartBody>
        <w:p w:rsidR="008F1529" w:rsidRDefault="008F1529" w:rsidP="008F1529">
          <w:pPr>
            <w:pStyle w:val="AA89389606E44628B25BBD71C3E13EB0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02D0D"/>
    <w:rsid w:val="00036C26"/>
    <w:rsid w:val="000E4A13"/>
    <w:rsid w:val="000E7F1D"/>
    <w:rsid w:val="00130528"/>
    <w:rsid w:val="00184848"/>
    <w:rsid w:val="00191E39"/>
    <w:rsid w:val="00195134"/>
    <w:rsid w:val="001B09E0"/>
    <w:rsid w:val="001B0C9F"/>
    <w:rsid w:val="001C641E"/>
    <w:rsid w:val="001D6F94"/>
    <w:rsid w:val="001E425B"/>
    <w:rsid w:val="00207CBB"/>
    <w:rsid w:val="00237BC0"/>
    <w:rsid w:val="002838CB"/>
    <w:rsid w:val="0032023D"/>
    <w:rsid w:val="00330596"/>
    <w:rsid w:val="0034692A"/>
    <w:rsid w:val="00387EAF"/>
    <w:rsid w:val="003F23E3"/>
    <w:rsid w:val="00412714"/>
    <w:rsid w:val="00480B5E"/>
    <w:rsid w:val="004851E5"/>
    <w:rsid w:val="004B4044"/>
    <w:rsid w:val="00507BDC"/>
    <w:rsid w:val="0053097B"/>
    <w:rsid w:val="00554C9A"/>
    <w:rsid w:val="00563691"/>
    <w:rsid w:val="0068509B"/>
    <w:rsid w:val="006C21F5"/>
    <w:rsid w:val="007144B2"/>
    <w:rsid w:val="007253C2"/>
    <w:rsid w:val="00726BE3"/>
    <w:rsid w:val="00741D5D"/>
    <w:rsid w:val="007A5500"/>
    <w:rsid w:val="007C5685"/>
    <w:rsid w:val="00821D70"/>
    <w:rsid w:val="008A2B66"/>
    <w:rsid w:val="008B2972"/>
    <w:rsid w:val="008C0129"/>
    <w:rsid w:val="008C678B"/>
    <w:rsid w:val="008F1529"/>
    <w:rsid w:val="00906EA3"/>
    <w:rsid w:val="0094578E"/>
    <w:rsid w:val="009606FC"/>
    <w:rsid w:val="00A20980"/>
    <w:rsid w:val="00A861FB"/>
    <w:rsid w:val="00A8761E"/>
    <w:rsid w:val="00AF5EA1"/>
    <w:rsid w:val="00B90D9C"/>
    <w:rsid w:val="00BF7814"/>
    <w:rsid w:val="00C647D6"/>
    <w:rsid w:val="00C95804"/>
    <w:rsid w:val="00CE1D34"/>
    <w:rsid w:val="00CE3B37"/>
    <w:rsid w:val="00CF735B"/>
    <w:rsid w:val="00D15794"/>
    <w:rsid w:val="00D3714D"/>
    <w:rsid w:val="00D644C6"/>
    <w:rsid w:val="00DA1510"/>
    <w:rsid w:val="00DD5310"/>
    <w:rsid w:val="00DE7F47"/>
    <w:rsid w:val="00E15EDC"/>
    <w:rsid w:val="00E32B2B"/>
    <w:rsid w:val="00E4459C"/>
    <w:rsid w:val="00F441B4"/>
    <w:rsid w:val="00FF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47D6"/>
    <w:rPr>
      <w:color w:val="808080"/>
    </w:rPr>
  </w:style>
  <w:style w:type="paragraph" w:customStyle="1" w:styleId="AA89389606E44628B25BBD71C3E13EB0">
    <w:name w:val="AA89389606E44628B25BBD71C3E13EB0"/>
    <w:rsid w:val="008F1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F4599-3B8E-43ED-AC5D-D0D80FAC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3784</TotalTime>
  <Pages>1</Pages>
  <Words>4078</Words>
  <Characters>23246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Думанская Анжела Валерьевна</dc:creator>
  <cp:keywords/>
  <dc:description/>
  <cp:lastModifiedBy>Жанна С. Соколова</cp:lastModifiedBy>
  <cp:revision>91</cp:revision>
  <cp:lastPrinted>2026-05-26T22:40:00Z</cp:lastPrinted>
  <dcterms:created xsi:type="dcterms:W3CDTF">2023-10-23T04:57:00Z</dcterms:created>
  <dcterms:modified xsi:type="dcterms:W3CDTF">2026-05-26T22:40:00Z</dcterms:modified>
</cp:coreProperties>
</file>